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B2646" w14:textId="77777777"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  <w:lang w:val="en-US" w:eastAsia="en-US"/>
        </w:rPr>
        <w:drawing>
          <wp:inline distT="0" distB="0" distL="0" distR="0" wp14:anchorId="0CD282F2" wp14:editId="02F630A5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82A24" w14:textId="77777777"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14:paraId="77A57154" w14:textId="77777777"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14:paraId="20F9A3F2" w14:textId="77777777"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14:paraId="24133B48" w14:textId="77777777"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14:paraId="10D5EDC2" w14:textId="77777777"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14:paraId="7A0EF295" w14:textId="77777777"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14:paraId="2A7D266E" w14:textId="77777777"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F46EF2" w14:paraId="5F5C0662" w14:textId="77777777" w:rsidTr="002358DF">
        <w:trPr>
          <w:trHeight w:val="349"/>
        </w:trPr>
        <w:tc>
          <w:tcPr>
            <w:tcW w:w="3249" w:type="dxa"/>
          </w:tcPr>
          <w:p w14:paraId="66D055BA" w14:textId="19B42EEF" w:rsidR="00EB67EA" w:rsidRDefault="00DA0EC1" w:rsidP="00370E18">
            <w:pPr>
              <w:rPr>
                <w:lang w:val="uk-UA" w:eastAsia="en-US"/>
              </w:rPr>
            </w:pPr>
            <w:permStart w:id="531327407" w:edGrp="everyone"/>
            <w:r>
              <w:rPr>
                <w:lang w:val="uk-UA" w:eastAsia="en-US"/>
              </w:rPr>
              <w:t>11.02.2021</w:t>
            </w:r>
          </w:p>
          <w:p w14:paraId="1E381DCF" w14:textId="03F84734" w:rsidR="007D0B81" w:rsidRPr="00F46EF2" w:rsidRDefault="007D0B81" w:rsidP="00370E18">
            <w:pPr>
              <w:rPr>
                <w:lang w:val="uk-UA" w:eastAsia="en-US"/>
              </w:rPr>
            </w:pPr>
          </w:p>
        </w:tc>
        <w:tc>
          <w:tcPr>
            <w:tcW w:w="3182" w:type="dxa"/>
          </w:tcPr>
          <w:p w14:paraId="69DC4B7D" w14:textId="77777777" w:rsidR="00EB67EA" w:rsidRPr="00F46EF2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F46E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14:paraId="2C866907" w14:textId="625C428A" w:rsidR="00EB67EA" w:rsidRPr="007D0B81" w:rsidRDefault="00202291" w:rsidP="00370E18">
            <w:pPr>
              <w:rPr>
                <w:lang w:val="uk-UA" w:eastAsia="en-US"/>
              </w:rPr>
            </w:pPr>
            <w:r w:rsidRPr="00F46EF2">
              <w:rPr>
                <w:lang w:val="en-US" w:eastAsia="en-US"/>
              </w:rPr>
              <w:t xml:space="preserve">           </w:t>
            </w:r>
            <w:r w:rsidR="007D0B81">
              <w:rPr>
                <w:lang w:val="uk-UA" w:eastAsia="en-US"/>
              </w:rPr>
              <w:t>№</w:t>
            </w:r>
            <w:r w:rsidR="00DA0EC1">
              <w:rPr>
                <w:lang w:val="uk-UA" w:eastAsia="en-US"/>
              </w:rPr>
              <w:t xml:space="preserve"> 125/0/197-21</w:t>
            </w:r>
          </w:p>
          <w:p w14:paraId="4348EA94" w14:textId="33ADC5B4" w:rsidR="007D0B81" w:rsidRPr="00F46EF2" w:rsidRDefault="007D0B81" w:rsidP="00370E18">
            <w:pPr>
              <w:rPr>
                <w:lang w:val="uk-UA" w:eastAsia="en-US"/>
              </w:rPr>
            </w:pPr>
          </w:p>
        </w:tc>
      </w:tr>
    </w:tbl>
    <w:p w14:paraId="686DB68A" w14:textId="77777777"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14:paraId="5400BD46" w14:textId="77777777" w:rsidR="00741F1F" w:rsidRPr="00741F1F" w:rsidRDefault="00741F1F" w:rsidP="00741F1F">
      <w:pPr>
        <w:rPr>
          <w:rFonts w:eastAsia="Times New Roman"/>
          <w:bCs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 xml:space="preserve">Про </w:t>
      </w:r>
      <w:r w:rsidR="002D64DF">
        <w:rPr>
          <w:rFonts w:eastAsia="Times New Roman"/>
          <w:bCs/>
          <w:sz w:val="28"/>
          <w:szCs w:val="28"/>
          <w:lang w:val="uk-UA"/>
        </w:rPr>
        <w:t>пере</w:t>
      </w:r>
      <w:r w:rsidRPr="00741F1F">
        <w:rPr>
          <w:rFonts w:eastAsia="Times New Roman"/>
          <w:bCs/>
          <w:sz w:val="28"/>
          <w:szCs w:val="28"/>
          <w:lang w:val="uk-UA"/>
        </w:rPr>
        <w:t>розподіл лікарських засобів</w:t>
      </w:r>
    </w:p>
    <w:p w14:paraId="3B6A0AE9" w14:textId="77777777"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>для імуносупресивної терапії</w:t>
      </w:r>
      <w:r w:rsidRPr="00741F1F">
        <w:rPr>
          <w:rFonts w:eastAsia="Times New Roman"/>
          <w:sz w:val="28"/>
          <w:szCs w:val="28"/>
          <w:lang w:val="uk-UA"/>
        </w:rPr>
        <w:t xml:space="preserve">, які були </w:t>
      </w:r>
    </w:p>
    <w:p w14:paraId="6E31565F" w14:textId="77777777"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закуплені за обласною програмою</w:t>
      </w:r>
    </w:p>
    <w:p w14:paraId="75CB7085" w14:textId="77777777"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«Здоров'я населення Дніпропетровщини </w:t>
      </w:r>
    </w:p>
    <w:p w14:paraId="18A8A1D1" w14:textId="77777777"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на 2015 – 2019 роки» на 201</w:t>
      </w:r>
      <w:r>
        <w:rPr>
          <w:rFonts w:eastAsia="Times New Roman"/>
          <w:sz w:val="28"/>
          <w:szCs w:val="28"/>
          <w:lang w:val="uk-UA"/>
        </w:rPr>
        <w:t>9</w:t>
      </w:r>
      <w:r w:rsidRPr="00741F1F">
        <w:rPr>
          <w:rFonts w:eastAsia="Times New Roman"/>
          <w:sz w:val="28"/>
          <w:szCs w:val="28"/>
          <w:lang w:val="uk-UA"/>
        </w:rPr>
        <w:t xml:space="preserve"> рік</w:t>
      </w:r>
    </w:p>
    <w:p w14:paraId="1854A060" w14:textId="77777777"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</w:p>
    <w:p w14:paraId="0199475D" w14:textId="77777777" w:rsidR="00741F1F" w:rsidRPr="00747B08" w:rsidRDefault="00741F1F" w:rsidP="00741F1F">
      <w:pPr>
        <w:ind w:firstLine="426"/>
        <w:jc w:val="both"/>
        <w:rPr>
          <w:rFonts w:eastAsia="Times New Roman"/>
          <w:sz w:val="28"/>
          <w:szCs w:val="28"/>
        </w:rPr>
      </w:pPr>
      <w:r w:rsidRPr="00741F1F">
        <w:rPr>
          <w:rFonts w:eastAsia="Times New Roman"/>
          <w:bCs/>
          <w:sz w:val="28"/>
          <w:szCs w:val="28"/>
          <w:lang w:val="uk-UA"/>
        </w:rPr>
        <w:t>З</w:t>
      </w:r>
      <w:r w:rsidRPr="00741F1F">
        <w:rPr>
          <w:rFonts w:eastAsia="Times New Roman"/>
          <w:sz w:val="28"/>
          <w:szCs w:val="28"/>
          <w:lang w:val="uk-UA"/>
        </w:rPr>
        <w:t xml:space="preserve"> метою раціонального і цільового використання лікарських засобів </w:t>
      </w:r>
      <w:r w:rsidRPr="00741F1F">
        <w:rPr>
          <w:rFonts w:eastAsia="Times New Roman"/>
          <w:bCs/>
          <w:sz w:val="28"/>
          <w:szCs w:val="28"/>
          <w:lang w:val="uk-UA"/>
        </w:rPr>
        <w:t>для імуносупресивної терапії</w:t>
      </w:r>
      <w:r w:rsidRPr="00741F1F">
        <w:rPr>
          <w:rFonts w:eastAsia="Times New Roman"/>
          <w:sz w:val="28"/>
          <w:szCs w:val="28"/>
          <w:lang w:val="uk-UA"/>
        </w:rPr>
        <w:t>, які були закуплені за обласною програмою «Здоров'я населення Дніпропетровщини на 2015 – 2019 роки» за</w:t>
      </w:r>
      <w:r w:rsidRPr="00741F1F">
        <w:rPr>
          <w:rFonts w:ascii="Bookman Old Style" w:eastAsia="Times New Roman" w:hAnsi="Bookman Old Style"/>
          <w:sz w:val="26"/>
          <w:szCs w:val="26"/>
          <w:lang w:val="uk-UA"/>
        </w:rPr>
        <w:t xml:space="preserve"> </w:t>
      </w:r>
      <w:r w:rsidRPr="00741F1F">
        <w:rPr>
          <w:rFonts w:eastAsia="Times New Roman"/>
          <w:sz w:val="28"/>
          <w:szCs w:val="28"/>
          <w:lang w:val="uk-UA"/>
        </w:rPr>
        <w:t>напрямом                                  п.п. 11.1. «Забезпечення імуносупресивними та противірусними лікарськими засобами хворих в продовж першого року після трансплантації та реактивами для визначення рівня  імуносупресивних засобів в крові пацієнтів»</w:t>
      </w:r>
      <w:r w:rsidR="002D64DF" w:rsidRPr="002D64DF">
        <w:rPr>
          <w:rFonts w:eastAsia="Times New Roman"/>
          <w:sz w:val="28"/>
          <w:szCs w:val="28"/>
          <w:lang w:val="uk-UA"/>
        </w:rPr>
        <w:t xml:space="preserve"> </w:t>
      </w:r>
      <w:r w:rsidR="002D64DF" w:rsidRPr="00803344">
        <w:rPr>
          <w:sz w:val="28"/>
          <w:szCs w:val="28"/>
          <w:lang w:val="uk-UA"/>
        </w:rPr>
        <w:t>та розподілені згідно з наказ</w:t>
      </w:r>
      <w:r w:rsidR="00771C0B" w:rsidRPr="0020115B">
        <w:rPr>
          <w:sz w:val="28"/>
          <w:szCs w:val="28"/>
          <w:lang w:val="uk-UA"/>
        </w:rPr>
        <w:t>ом</w:t>
      </w:r>
      <w:r w:rsidR="002D64DF" w:rsidRPr="00803344">
        <w:rPr>
          <w:sz w:val="28"/>
          <w:szCs w:val="28"/>
          <w:lang w:val="uk-UA"/>
        </w:rPr>
        <w:t xml:space="preserve"> департаменту охорони зд</w:t>
      </w:r>
      <w:r w:rsidR="00CA3965">
        <w:rPr>
          <w:sz w:val="28"/>
          <w:szCs w:val="28"/>
          <w:lang w:val="uk-UA"/>
        </w:rPr>
        <w:t>оров’я облдержадміністрації від</w:t>
      </w:r>
      <w:r w:rsidR="002D64DF">
        <w:rPr>
          <w:sz w:val="28"/>
          <w:szCs w:val="28"/>
          <w:lang w:val="uk-UA"/>
        </w:rPr>
        <w:t xml:space="preserve"> </w:t>
      </w:r>
      <w:r w:rsidR="005C432D">
        <w:rPr>
          <w:sz w:val="28"/>
          <w:szCs w:val="28"/>
          <w:lang w:val="uk-UA"/>
        </w:rPr>
        <w:t>03</w:t>
      </w:r>
      <w:r w:rsidR="002D64DF" w:rsidRPr="00803344">
        <w:rPr>
          <w:sz w:val="28"/>
          <w:szCs w:val="28"/>
          <w:lang w:val="uk-UA"/>
        </w:rPr>
        <w:t xml:space="preserve"> </w:t>
      </w:r>
      <w:r w:rsidR="005C432D">
        <w:rPr>
          <w:sz w:val="28"/>
          <w:szCs w:val="28"/>
          <w:lang w:val="uk-UA"/>
        </w:rPr>
        <w:t>квітня</w:t>
      </w:r>
      <w:r w:rsidR="002D64DF" w:rsidRPr="00803344">
        <w:rPr>
          <w:sz w:val="28"/>
          <w:szCs w:val="28"/>
          <w:lang w:val="uk-UA"/>
        </w:rPr>
        <w:t xml:space="preserve"> 20</w:t>
      </w:r>
      <w:r w:rsidR="005C432D">
        <w:rPr>
          <w:sz w:val="28"/>
          <w:szCs w:val="28"/>
          <w:lang w:val="uk-UA"/>
        </w:rPr>
        <w:t>20</w:t>
      </w:r>
      <w:r w:rsidR="002D64DF" w:rsidRPr="00803344">
        <w:rPr>
          <w:sz w:val="28"/>
          <w:szCs w:val="28"/>
          <w:lang w:val="uk-UA"/>
        </w:rPr>
        <w:t xml:space="preserve"> року № </w:t>
      </w:r>
      <w:r w:rsidR="005C432D">
        <w:rPr>
          <w:sz w:val="28"/>
          <w:szCs w:val="28"/>
          <w:lang w:val="uk-UA"/>
        </w:rPr>
        <w:t>461</w:t>
      </w:r>
      <w:r w:rsidR="002D64DF" w:rsidRPr="00803344">
        <w:rPr>
          <w:sz w:val="28"/>
          <w:szCs w:val="28"/>
          <w:lang w:val="uk-UA"/>
        </w:rPr>
        <w:t>/0/197-</w:t>
      </w:r>
      <w:r w:rsidR="005C432D">
        <w:rPr>
          <w:sz w:val="28"/>
          <w:szCs w:val="28"/>
          <w:lang w:val="uk-UA"/>
        </w:rPr>
        <w:t>20</w:t>
      </w:r>
      <w:r w:rsidR="002D64DF" w:rsidRPr="00803344">
        <w:rPr>
          <w:sz w:val="28"/>
          <w:szCs w:val="28"/>
          <w:lang w:val="uk-UA"/>
        </w:rPr>
        <w:t xml:space="preserve"> </w:t>
      </w:r>
      <w:r w:rsidR="00D42A49">
        <w:rPr>
          <w:bCs/>
          <w:sz w:val="28"/>
          <w:szCs w:val="28"/>
          <w:lang w:val="uk-UA"/>
        </w:rPr>
        <w:t>«</w:t>
      </w:r>
      <w:r w:rsidR="002D64DF" w:rsidRPr="00803344">
        <w:rPr>
          <w:bCs/>
          <w:sz w:val="28"/>
          <w:szCs w:val="28"/>
          <w:lang w:val="uk-UA"/>
        </w:rPr>
        <w:t xml:space="preserve">Про </w:t>
      </w:r>
      <w:r w:rsidR="005C432D">
        <w:rPr>
          <w:bCs/>
          <w:sz w:val="28"/>
          <w:szCs w:val="28"/>
          <w:lang w:val="uk-UA"/>
        </w:rPr>
        <w:t>пере</w:t>
      </w:r>
      <w:r w:rsidR="002D64DF" w:rsidRPr="00803344">
        <w:rPr>
          <w:bCs/>
          <w:sz w:val="28"/>
          <w:szCs w:val="28"/>
          <w:lang w:val="uk-UA"/>
        </w:rPr>
        <w:t>розподіл лікарських засобів для імуносупресивної терапії,</w:t>
      </w:r>
      <w:r w:rsidR="002D64DF" w:rsidRPr="00803344">
        <w:rPr>
          <w:sz w:val="28"/>
          <w:szCs w:val="28"/>
          <w:lang w:val="uk-UA"/>
        </w:rPr>
        <w:t xml:space="preserve"> </w:t>
      </w:r>
      <w:r w:rsidR="002D64DF">
        <w:rPr>
          <w:sz w:val="28"/>
          <w:szCs w:val="28"/>
          <w:lang w:val="uk-UA"/>
        </w:rPr>
        <w:t>які були</w:t>
      </w:r>
      <w:r w:rsidR="002D64DF" w:rsidRPr="00803344">
        <w:rPr>
          <w:sz w:val="28"/>
          <w:szCs w:val="28"/>
          <w:lang w:val="uk-UA"/>
        </w:rPr>
        <w:t xml:space="preserve"> закуплені </w:t>
      </w:r>
      <w:r w:rsidR="002D64DF">
        <w:rPr>
          <w:sz w:val="28"/>
          <w:szCs w:val="28"/>
          <w:lang w:val="uk-UA"/>
        </w:rPr>
        <w:t>за</w:t>
      </w:r>
      <w:r w:rsidR="002D64DF" w:rsidRPr="00803344">
        <w:rPr>
          <w:sz w:val="28"/>
          <w:szCs w:val="28"/>
          <w:lang w:val="uk-UA"/>
        </w:rPr>
        <w:t xml:space="preserve"> обласно</w:t>
      </w:r>
      <w:r w:rsidR="002D64DF">
        <w:rPr>
          <w:sz w:val="28"/>
          <w:szCs w:val="28"/>
          <w:lang w:val="uk-UA"/>
        </w:rPr>
        <w:t>ю</w:t>
      </w:r>
      <w:r w:rsidR="002D64DF" w:rsidRPr="00803344">
        <w:rPr>
          <w:sz w:val="28"/>
          <w:szCs w:val="28"/>
          <w:lang w:val="uk-UA"/>
        </w:rPr>
        <w:t xml:space="preserve"> програм</w:t>
      </w:r>
      <w:r w:rsidR="002D64DF">
        <w:rPr>
          <w:sz w:val="28"/>
          <w:szCs w:val="28"/>
          <w:lang w:val="uk-UA"/>
        </w:rPr>
        <w:t>ою</w:t>
      </w:r>
      <w:r w:rsidR="002D64DF" w:rsidRPr="00803344">
        <w:rPr>
          <w:sz w:val="28"/>
          <w:szCs w:val="28"/>
          <w:lang w:val="uk-UA"/>
        </w:rPr>
        <w:t xml:space="preserve"> «Здоров'я населення Дніпропетровщини на 2015 – 2019 роки»</w:t>
      </w:r>
      <w:r w:rsidR="002D64DF">
        <w:rPr>
          <w:sz w:val="28"/>
          <w:szCs w:val="28"/>
          <w:lang w:val="uk-UA"/>
        </w:rPr>
        <w:t xml:space="preserve"> на 2019 рік</w:t>
      </w:r>
      <w:r w:rsidR="00D42A49">
        <w:rPr>
          <w:sz w:val="28"/>
          <w:szCs w:val="28"/>
          <w:lang w:val="uk-UA"/>
        </w:rPr>
        <w:t>»</w:t>
      </w:r>
      <w:r w:rsidR="00747B08">
        <w:rPr>
          <w:sz w:val="28"/>
          <w:szCs w:val="28"/>
          <w:lang w:val="uk-UA"/>
        </w:rPr>
        <w:t xml:space="preserve"> </w:t>
      </w:r>
    </w:p>
    <w:p w14:paraId="70536F02" w14:textId="77777777" w:rsidR="00741F1F" w:rsidRDefault="00741F1F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14:paraId="4BD690B8" w14:textId="77777777" w:rsidR="00CA3965" w:rsidRPr="00741F1F" w:rsidRDefault="00CA3965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14:paraId="017AC4EE" w14:textId="77777777" w:rsidR="00741F1F" w:rsidRPr="00741F1F" w:rsidRDefault="00741F1F" w:rsidP="00741F1F">
      <w:pPr>
        <w:ind w:firstLine="426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НАКАЗУЮ:</w:t>
      </w:r>
    </w:p>
    <w:p w14:paraId="5DE18905" w14:textId="77777777" w:rsidR="00741F1F" w:rsidRDefault="00741F1F" w:rsidP="00741F1F">
      <w:pPr>
        <w:ind w:firstLine="426"/>
        <w:rPr>
          <w:rFonts w:eastAsia="Times New Roman"/>
          <w:sz w:val="28"/>
          <w:szCs w:val="28"/>
          <w:lang w:val="uk-UA"/>
        </w:rPr>
      </w:pPr>
    </w:p>
    <w:p w14:paraId="30526540" w14:textId="77777777" w:rsidR="00CA3965" w:rsidRPr="00741F1F" w:rsidRDefault="00CA3965" w:rsidP="00741F1F">
      <w:pPr>
        <w:ind w:firstLine="426"/>
        <w:rPr>
          <w:rFonts w:eastAsia="Times New Roman"/>
          <w:sz w:val="28"/>
          <w:szCs w:val="28"/>
          <w:lang w:val="uk-UA"/>
        </w:rPr>
      </w:pPr>
    </w:p>
    <w:p w14:paraId="640324C9" w14:textId="77777777" w:rsidR="00741F1F" w:rsidRDefault="002D64DF" w:rsidP="00741F1F">
      <w:pPr>
        <w:numPr>
          <w:ilvl w:val="0"/>
          <w:numId w:val="1"/>
        </w:numPr>
        <w:tabs>
          <w:tab w:val="left" w:pos="540"/>
        </w:tabs>
        <w:ind w:left="0" w:firstLine="709"/>
        <w:jc w:val="both"/>
        <w:rPr>
          <w:rFonts w:eastAsia="Times New Roman"/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ПЕРЕРОЗПОДІЛИТИ лікарські засоби для імуносупресивної терапії згідно з додатком.</w:t>
      </w:r>
    </w:p>
    <w:p w14:paraId="67A7195F" w14:textId="77777777" w:rsidR="00741F1F" w:rsidRPr="00741F1F" w:rsidRDefault="00741F1F" w:rsidP="00741F1F">
      <w:pPr>
        <w:tabs>
          <w:tab w:val="left" w:pos="540"/>
        </w:tabs>
        <w:ind w:left="709"/>
        <w:jc w:val="both"/>
        <w:rPr>
          <w:rFonts w:eastAsia="Times New Roman"/>
          <w:sz w:val="28"/>
          <w:szCs w:val="28"/>
          <w:lang w:val="uk-UA"/>
        </w:rPr>
      </w:pPr>
    </w:p>
    <w:p w14:paraId="10853000" w14:textId="26EF22CB" w:rsidR="00741F1F" w:rsidRPr="00CA3965" w:rsidRDefault="00741F1F" w:rsidP="00CA3965">
      <w:pPr>
        <w:numPr>
          <w:ilvl w:val="0"/>
          <w:numId w:val="1"/>
        </w:numPr>
        <w:tabs>
          <w:tab w:val="left" w:pos="540"/>
        </w:tabs>
        <w:ind w:left="0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Головному лікареві </w:t>
      </w:r>
      <w:r w:rsidR="005C432D" w:rsidRPr="00E57808">
        <w:rPr>
          <w:rFonts w:eastAsia="Times New Roman"/>
          <w:sz w:val="28"/>
          <w:szCs w:val="28"/>
          <w:lang w:val="uk-UA"/>
        </w:rPr>
        <w:t>КНП «</w:t>
      </w:r>
      <w:r w:rsidR="005C432D">
        <w:rPr>
          <w:rFonts w:eastAsia="Times New Roman"/>
          <w:sz w:val="28"/>
          <w:szCs w:val="28"/>
          <w:lang w:val="uk-UA"/>
        </w:rPr>
        <w:t>Ц</w:t>
      </w:r>
      <w:r w:rsidR="005C432D" w:rsidRPr="00E57808">
        <w:rPr>
          <w:rFonts w:eastAsia="Times New Roman"/>
          <w:sz w:val="28"/>
          <w:szCs w:val="28"/>
          <w:lang w:val="uk-UA"/>
        </w:rPr>
        <w:t>ентр первинної медико-санітарної допомоги</w:t>
      </w:r>
      <w:r w:rsidR="005C432D">
        <w:rPr>
          <w:rFonts w:eastAsia="Times New Roman"/>
          <w:sz w:val="28"/>
          <w:szCs w:val="28"/>
          <w:lang w:val="uk-UA"/>
        </w:rPr>
        <w:t xml:space="preserve"> Піщанської </w:t>
      </w:r>
      <w:r w:rsidR="005C432D" w:rsidRPr="00E57808">
        <w:rPr>
          <w:rFonts w:eastAsia="Times New Roman"/>
          <w:sz w:val="28"/>
          <w:szCs w:val="28"/>
          <w:lang w:val="uk-UA"/>
        </w:rPr>
        <w:t>с</w:t>
      </w:r>
      <w:r w:rsidR="005C432D">
        <w:rPr>
          <w:rFonts w:eastAsia="Times New Roman"/>
          <w:sz w:val="28"/>
          <w:szCs w:val="28"/>
          <w:lang w:val="uk-UA"/>
        </w:rPr>
        <w:t>і</w:t>
      </w:r>
      <w:r w:rsidR="005C432D" w:rsidRPr="00E57808">
        <w:rPr>
          <w:rFonts w:eastAsia="Times New Roman"/>
          <w:sz w:val="28"/>
          <w:szCs w:val="28"/>
          <w:lang w:val="uk-UA"/>
        </w:rPr>
        <w:t>л</w:t>
      </w:r>
      <w:r w:rsidR="005C432D">
        <w:rPr>
          <w:rFonts w:eastAsia="Times New Roman"/>
          <w:sz w:val="28"/>
          <w:szCs w:val="28"/>
          <w:lang w:val="uk-UA"/>
        </w:rPr>
        <w:t>ьської об’єднаної територіальної громади</w:t>
      </w:r>
      <w:r w:rsidR="005C432D" w:rsidRPr="00E57808">
        <w:rPr>
          <w:rFonts w:eastAsia="Times New Roman"/>
          <w:sz w:val="28"/>
          <w:szCs w:val="28"/>
          <w:lang w:val="uk-UA"/>
        </w:rPr>
        <w:t>»</w:t>
      </w:r>
      <w:r w:rsidR="001B5C86">
        <w:rPr>
          <w:rFonts w:eastAsia="Times New Roman"/>
          <w:sz w:val="28"/>
          <w:szCs w:val="28"/>
          <w:lang w:val="uk-UA"/>
        </w:rPr>
        <w:t xml:space="preserve"> забезпечити</w:t>
      </w:r>
      <w:r w:rsidRPr="00741F1F">
        <w:rPr>
          <w:rFonts w:eastAsia="Times New Roman"/>
          <w:sz w:val="28"/>
          <w:szCs w:val="28"/>
          <w:lang w:val="uk-UA"/>
        </w:rPr>
        <w:t>:</w:t>
      </w:r>
    </w:p>
    <w:p w14:paraId="608F2559" w14:textId="77777777" w:rsidR="0020115B" w:rsidRPr="00D42A49" w:rsidRDefault="002D64DF" w:rsidP="00D42A49">
      <w:pPr>
        <w:pStyle w:val="af3"/>
        <w:numPr>
          <w:ilvl w:val="1"/>
          <w:numId w:val="1"/>
        </w:numPr>
        <w:spacing w:line="280" w:lineRule="exact"/>
        <w:ind w:left="0" w:firstLine="709"/>
        <w:jc w:val="both"/>
        <w:rPr>
          <w:sz w:val="28"/>
          <w:szCs w:val="28"/>
          <w:lang w:val="uk-UA"/>
        </w:rPr>
      </w:pPr>
      <w:r w:rsidRPr="0020115B">
        <w:rPr>
          <w:sz w:val="28"/>
          <w:szCs w:val="28"/>
          <w:lang w:val="uk-UA"/>
        </w:rPr>
        <w:t xml:space="preserve">Передачу лікарських засобів для імуносупресивної терапії до </w:t>
      </w:r>
      <w:r w:rsidR="007E4F62">
        <w:rPr>
          <w:sz w:val="28"/>
          <w:szCs w:val="28"/>
          <w:lang w:val="uk-UA"/>
        </w:rPr>
        <w:t>підприємств</w:t>
      </w:r>
      <w:r w:rsidR="007E4F62" w:rsidRPr="0020115B">
        <w:rPr>
          <w:sz w:val="28"/>
          <w:szCs w:val="28"/>
          <w:lang w:val="uk-UA"/>
        </w:rPr>
        <w:t xml:space="preserve"> </w:t>
      </w:r>
      <w:r w:rsidRPr="0020115B">
        <w:rPr>
          <w:sz w:val="28"/>
          <w:szCs w:val="28"/>
          <w:lang w:val="uk-UA"/>
        </w:rPr>
        <w:t>згідно з додатком.</w:t>
      </w:r>
    </w:p>
    <w:p w14:paraId="6E98ADC2" w14:textId="77777777" w:rsidR="0020115B" w:rsidRPr="00D42A49" w:rsidRDefault="002D64DF" w:rsidP="00D42A49">
      <w:pPr>
        <w:tabs>
          <w:tab w:val="left" w:pos="4680"/>
          <w:tab w:val="left" w:pos="5760"/>
          <w:tab w:val="right" w:pos="9638"/>
        </w:tabs>
        <w:spacing w:line="280" w:lineRule="exact"/>
        <w:ind w:left="4956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Термін: протягом 3 робочих днів з дня реєстрації наказу.</w:t>
      </w:r>
    </w:p>
    <w:p w14:paraId="724ED0ED" w14:textId="73EDF447" w:rsidR="0020115B" w:rsidRDefault="0020115B" w:rsidP="002D64DF">
      <w:pPr>
        <w:tabs>
          <w:tab w:val="left" w:pos="540"/>
        </w:tabs>
        <w:ind w:firstLine="709"/>
        <w:jc w:val="center"/>
        <w:rPr>
          <w:rFonts w:eastAsia="Times New Roman"/>
          <w:sz w:val="28"/>
          <w:szCs w:val="28"/>
          <w:lang w:val="uk-UA"/>
        </w:rPr>
      </w:pPr>
    </w:p>
    <w:p w14:paraId="54B21233" w14:textId="77777777" w:rsidR="00741F1F" w:rsidRDefault="002D64DF" w:rsidP="002D64DF">
      <w:pPr>
        <w:tabs>
          <w:tab w:val="left" w:pos="540"/>
        </w:tabs>
        <w:ind w:firstLine="709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>2</w:t>
      </w:r>
    </w:p>
    <w:p w14:paraId="4E712357" w14:textId="77777777" w:rsidR="002D64DF" w:rsidRDefault="002D64DF" w:rsidP="002D64DF">
      <w:pPr>
        <w:tabs>
          <w:tab w:val="left" w:pos="540"/>
        </w:tabs>
        <w:ind w:firstLine="709"/>
        <w:jc w:val="center"/>
        <w:rPr>
          <w:rFonts w:eastAsia="Times New Roman"/>
          <w:sz w:val="28"/>
          <w:szCs w:val="28"/>
          <w:lang w:val="uk-UA"/>
        </w:rPr>
      </w:pPr>
    </w:p>
    <w:p w14:paraId="6565A143" w14:textId="77777777" w:rsidR="007E4F62" w:rsidRPr="00741F1F" w:rsidRDefault="007E4F62" w:rsidP="002D64DF">
      <w:pPr>
        <w:tabs>
          <w:tab w:val="left" w:pos="540"/>
        </w:tabs>
        <w:ind w:firstLine="709"/>
        <w:jc w:val="center"/>
        <w:rPr>
          <w:rFonts w:eastAsia="Times New Roman"/>
          <w:sz w:val="28"/>
          <w:szCs w:val="28"/>
          <w:lang w:val="uk-UA"/>
        </w:rPr>
      </w:pPr>
    </w:p>
    <w:p w14:paraId="06E86D52" w14:textId="77777777" w:rsidR="002D64DF" w:rsidRDefault="002D64DF" w:rsidP="00D42A4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2.2</w:t>
      </w:r>
      <w:r>
        <w:rPr>
          <w:sz w:val="28"/>
          <w:szCs w:val="28"/>
          <w:lang w:val="uk-UA"/>
        </w:rPr>
        <w:t>.</w:t>
      </w:r>
      <w:r w:rsidRPr="00803344">
        <w:rPr>
          <w:sz w:val="28"/>
          <w:szCs w:val="28"/>
          <w:lang w:val="uk-UA"/>
        </w:rPr>
        <w:t xml:space="preserve"> Направлення копій документів про передачу лікарських засобів для імуносупресивної терапії до відділу бухгалтерського обліку та зведеної звітності департаменту охорони здоров’я облдержадміністрації.</w:t>
      </w:r>
    </w:p>
    <w:p w14:paraId="1DB69E6F" w14:textId="77777777" w:rsidR="007E4F62" w:rsidRPr="00803344" w:rsidRDefault="007E4F62" w:rsidP="00D42A4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14:paraId="01E8D248" w14:textId="77777777"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80" w:lineRule="exact"/>
        <w:ind w:firstLine="709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  <w:t xml:space="preserve">Термін: протягом 3 робочих днів з дня </w:t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  <w:t>реєстрації наказу.</w:t>
      </w:r>
    </w:p>
    <w:p w14:paraId="5BD7D258" w14:textId="77777777" w:rsidR="002D64DF" w:rsidRDefault="002D64DF" w:rsidP="00D42A4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80" w:lineRule="exact"/>
        <w:rPr>
          <w:sz w:val="28"/>
          <w:szCs w:val="28"/>
          <w:lang w:val="uk-UA"/>
        </w:rPr>
      </w:pPr>
    </w:p>
    <w:p w14:paraId="01AD7109" w14:textId="77777777" w:rsidR="002D64DF" w:rsidRDefault="002D64D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14:paraId="75D6226F" w14:textId="77777777" w:rsidR="002D64DF" w:rsidRDefault="002D64DF" w:rsidP="00D42A4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 xml:space="preserve">3. Керівникам </w:t>
      </w:r>
      <w:r w:rsidR="007E4F62">
        <w:rPr>
          <w:sz w:val="28"/>
          <w:szCs w:val="28"/>
          <w:lang w:val="uk-UA"/>
        </w:rPr>
        <w:t>підприємств</w:t>
      </w:r>
      <w:r w:rsidR="007E4F62" w:rsidRPr="00803344">
        <w:rPr>
          <w:sz w:val="28"/>
          <w:szCs w:val="28"/>
          <w:lang w:val="uk-UA"/>
        </w:rPr>
        <w:t xml:space="preserve">, </w:t>
      </w:r>
      <w:r w:rsidRPr="00803344">
        <w:rPr>
          <w:sz w:val="28"/>
          <w:szCs w:val="28"/>
          <w:lang w:val="uk-UA"/>
        </w:rPr>
        <w:t>визначених у  додатку, забезпечити:</w:t>
      </w:r>
    </w:p>
    <w:p w14:paraId="32F3F70F" w14:textId="77777777" w:rsidR="00184F4E" w:rsidRPr="00803344" w:rsidRDefault="00184F4E" w:rsidP="00D42A4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14:paraId="5459D93C" w14:textId="77777777" w:rsidR="002D64DF" w:rsidRDefault="002D64DF" w:rsidP="00D42A49">
      <w:pPr>
        <w:tabs>
          <w:tab w:val="left" w:pos="900"/>
        </w:tabs>
        <w:ind w:firstLine="709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3.1. Отримання та контроль за зберіганням і раціональним використанням лікарських засобів для імуносупресивної терапії.</w:t>
      </w:r>
    </w:p>
    <w:p w14:paraId="15EFA406" w14:textId="77777777" w:rsidR="007E4F62" w:rsidRPr="00803344" w:rsidRDefault="007E4F62" w:rsidP="00D42A49">
      <w:pPr>
        <w:tabs>
          <w:tab w:val="left" w:pos="900"/>
        </w:tabs>
        <w:ind w:firstLine="709"/>
        <w:jc w:val="both"/>
        <w:rPr>
          <w:sz w:val="28"/>
          <w:szCs w:val="28"/>
          <w:lang w:val="uk-UA"/>
        </w:rPr>
      </w:pPr>
    </w:p>
    <w:p w14:paraId="257429C3" w14:textId="77777777" w:rsidR="002D64DF" w:rsidRPr="00803344" w:rsidRDefault="002D64DF" w:rsidP="00D42A4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4956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Термін: протягом 3 робочих днів з дня реєстрації наказу</w:t>
      </w:r>
    </w:p>
    <w:p w14:paraId="7472DE6D" w14:textId="77777777" w:rsidR="00D42A49" w:rsidRDefault="00D42A49" w:rsidP="00D42A49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</w:p>
    <w:p w14:paraId="75CBEB76" w14:textId="77777777" w:rsidR="002D64DF" w:rsidRDefault="002D64DF" w:rsidP="00D42A49">
      <w:pPr>
        <w:tabs>
          <w:tab w:val="left" w:pos="1134"/>
        </w:tabs>
        <w:ind w:firstLine="709"/>
        <w:jc w:val="both"/>
        <w:rPr>
          <w:sz w:val="28"/>
          <w:lang w:val="uk-UA"/>
        </w:rPr>
      </w:pPr>
      <w:r w:rsidRPr="00803344">
        <w:rPr>
          <w:sz w:val="28"/>
          <w:szCs w:val="28"/>
          <w:lang w:val="uk-UA"/>
        </w:rPr>
        <w:t>3.2</w:t>
      </w:r>
      <w:r w:rsidR="00D42A49">
        <w:rPr>
          <w:sz w:val="28"/>
          <w:lang w:val="uk-UA"/>
        </w:rPr>
        <w:t xml:space="preserve">. </w:t>
      </w:r>
      <w:r w:rsidRPr="00803344">
        <w:rPr>
          <w:sz w:val="28"/>
          <w:lang w:val="uk-UA"/>
        </w:rPr>
        <w:t xml:space="preserve">Подання до відділу бухгалтерського обліку та зведеної звітності </w:t>
      </w:r>
      <w:r w:rsidRPr="00803344">
        <w:rPr>
          <w:sz w:val="28"/>
          <w:szCs w:val="28"/>
          <w:lang w:val="uk-UA"/>
        </w:rPr>
        <w:t>департаменту охорони здоров’я облдержадміністрації</w:t>
      </w:r>
      <w:r w:rsidRPr="00803344">
        <w:rPr>
          <w:sz w:val="28"/>
          <w:lang w:val="uk-UA"/>
        </w:rPr>
        <w:t xml:space="preserve"> актів на списання</w:t>
      </w:r>
    </w:p>
    <w:p w14:paraId="2B15156A" w14:textId="77777777" w:rsidR="007E4F62" w:rsidRPr="00803344" w:rsidRDefault="007E4F62" w:rsidP="00D42A49">
      <w:pPr>
        <w:tabs>
          <w:tab w:val="left" w:pos="1134"/>
        </w:tabs>
        <w:ind w:firstLine="709"/>
        <w:jc w:val="both"/>
        <w:rPr>
          <w:sz w:val="28"/>
          <w:lang w:val="uk-UA"/>
        </w:rPr>
      </w:pPr>
    </w:p>
    <w:p w14:paraId="62E34D9C" w14:textId="77777777"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5670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14:paraId="45254C2A" w14:textId="77777777"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8"/>
          <w:lang w:val="uk-UA"/>
        </w:rPr>
      </w:pPr>
      <w:r w:rsidRPr="00803344">
        <w:rPr>
          <w:sz w:val="28"/>
          <w:szCs w:val="28"/>
          <w:lang w:val="uk-UA"/>
        </w:rPr>
        <w:t>та актів звіряння залишків</w:t>
      </w:r>
      <w:r w:rsidR="007E4F62">
        <w:rPr>
          <w:sz w:val="28"/>
          <w:szCs w:val="28"/>
          <w:lang w:val="uk-UA"/>
        </w:rPr>
        <w:t>.</w:t>
      </w:r>
      <w:r w:rsidRPr="00803344">
        <w:rPr>
          <w:sz w:val="28"/>
          <w:lang w:val="uk-UA"/>
        </w:rPr>
        <w:t xml:space="preserve"> </w:t>
      </w:r>
    </w:p>
    <w:p w14:paraId="42E7AFB7" w14:textId="77777777"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5670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14:paraId="4D4CCBC2" w14:textId="77777777"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14:paraId="1631A7DF" w14:textId="46C6EADC" w:rsidR="002D64DF" w:rsidRDefault="007D0B81" w:rsidP="002D64DF">
      <w:pPr>
        <w:pStyle w:val="3"/>
        <w:shd w:val="clear" w:color="auto" w:fill="auto"/>
        <w:spacing w:line="240" w:lineRule="auto"/>
        <w:ind w:firstLine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D64DF" w:rsidRPr="002D64DF">
        <w:rPr>
          <w:rFonts w:ascii="Times New Roman" w:hAnsi="Times New Roman"/>
          <w:sz w:val="28"/>
          <w:szCs w:val="28"/>
          <w:lang w:val="uk-UA"/>
        </w:rPr>
        <w:t xml:space="preserve">4. Відділу бухгалтерського обліку та зведеної звітності департаменту охорони здоров’я облдержадміністрації внести зміни до бухгалтерського </w:t>
      </w:r>
      <w:r w:rsidR="00D42A49">
        <w:rPr>
          <w:rFonts w:ascii="Times New Roman" w:hAnsi="Times New Roman"/>
          <w:sz w:val="28"/>
          <w:szCs w:val="28"/>
          <w:lang w:val="uk-UA"/>
        </w:rPr>
        <w:t>обліку відповідно до підпункту 2</w:t>
      </w:r>
      <w:r w:rsidR="002D64DF" w:rsidRPr="002D64DF">
        <w:rPr>
          <w:rFonts w:ascii="Times New Roman" w:hAnsi="Times New Roman"/>
          <w:sz w:val="28"/>
          <w:szCs w:val="28"/>
          <w:lang w:val="uk-UA"/>
        </w:rPr>
        <w:t xml:space="preserve"> пунктів 2 та 3 пункту цього наказу.</w:t>
      </w:r>
    </w:p>
    <w:p w14:paraId="0A01DA0D" w14:textId="77777777" w:rsidR="00741F1F" w:rsidRPr="00741F1F" w:rsidRDefault="00741F1F" w:rsidP="00D42A49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Times New Roman"/>
          <w:sz w:val="28"/>
          <w:szCs w:val="28"/>
          <w:lang w:val="uk-UA"/>
        </w:rPr>
      </w:pPr>
    </w:p>
    <w:p w14:paraId="0416D581" w14:textId="4F99D3A2" w:rsidR="00741F1F" w:rsidRPr="00741F1F" w:rsidRDefault="007D0B81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</w:t>
      </w:r>
      <w:r w:rsidR="00741F1F" w:rsidRPr="00741F1F">
        <w:rPr>
          <w:rFonts w:eastAsia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14:paraId="7B0972DA" w14:textId="77777777" w:rsidR="002D64DF" w:rsidRDefault="002D64D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14:paraId="34880FDB" w14:textId="77777777"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14:paraId="62D5055F" w14:textId="77777777"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14:paraId="213BEBEC" w14:textId="77777777" w:rsidR="005C432D" w:rsidRDefault="005C432D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14:paraId="12D6917B" w14:textId="77777777" w:rsidR="005C432D" w:rsidRDefault="005C432D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14:paraId="4C97DFDE" w14:textId="77777777" w:rsidR="007E4F62" w:rsidRPr="00741F1F" w:rsidRDefault="007E4F62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14:paraId="79742CB9" w14:textId="77777777" w:rsidR="00D42A49" w:rsidRDefault="00D42A49" w:rsidP="00D42A49">
      <w:pPr>
        <w:jc w:val="center"/>
        <w:rPr>
          <w:rFonts w:eastAsia="Times New Roman"/>
          <w:sz w:val="28"/>
          <w:szCs w:val="28"/>
          <w:lang w:val="uk-UA"/>
        </w:rPr>
      </w:pPr>
    </w:p>
    <w:p w14:paraId="78E4B6AE" w14:textId="77777777" w:rsidR="00D42A49" w:rsidRDefault="00D42A49" w:rsidP="00D42A49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</w:t>
      </w:r>
    </w:p>
    <w:p w14:paraId="79412C9D" w14:textId="77777777" w:rsidR="00D42A49" w:rsidRDefault="00D42A49" w:rsidP="00D42A49">
      <w:pPr>
        <w:jc w:val="center"/>
        <w:rPr>
          <w:rFonts w:eastAsia="Times New Roman"/>
          <w:sz w:val="28"/>
          <w:szCs w:val="28"/>
          <w:lang w:val="uk-UA"/>
        </w:rPr>
      </w:pPr>
    </w:p>
    <w:p w14:paraId="54598988" w14:textId="77777777" w:rsidR="00741F1F" w:rsidRPr="00741F1F" w:rsidRDefault="00741F1F" w:rsidP="009A191D">
      <w:pPr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Підстава: </w:t>
      </w:r>
    </w:p>
    <w:p w14:paraId="09FE020C" w14:textId="77777777" w:rsidR="00741F1F" w:rsidRPr="00E57808" w:rsidRDefault="00741F1F" w:rsidP="009A191D">
      <w:pPr>
        <w:jc w:val="both"/>
        <w:rPr>
          <w:rFonts w:eastAsia="Times New Roman"/>
          <w:sz w:val="28"/>
          <w:szCs w:val="28"/>
          <w:lang w:val="uk-UA"/>
        </w:rPr>
      </w:pPr>
    </w:p>
    <w:p w14:paraId="70A13F74" w14:textId="2615A672" w:rsidR="00370E18" w:rsidRPr="00CD6A69" w:rsidRDefault="00370E18" w:rsidP="00370E18">
      <w:pPr>
        <w:pStyle w:val="a8"/>
        <w:widowControl/>
        <w:numPr>
          <w:ilvl w:val="0"/>
          <w:numId w:val="2"/>
        </w:numPr>
        <w:tabs>
          <w:tab w:val="left" w:pos="270"/>
        </w:tabs>
        <w:autoSpaceDE/>
        <w:autoSpaceDN/>
        <w:adjustRightInd/>
        <w:spacing w:before="0" w:line="280" w:lineRule="exact"/>
        <w:ind w:left="0" w:firstLine="0"/>
        <w:rPr>
          <w:rFonts w:ascii="Times New Roman" w:hAnsi="Times New Roman"/>
        </w:rPr>
      </w:pPr>
      <w:r w:rsidRPr="00CD6A69">
        <w:rPr>
          <w:rFonts w:ascii="Times New Roman" w:hAnsi="Times New Roman"/>
        </w:rPr>
        <w:t>лист</w:t>
      </w:r>
      <w:r w:rsidRPr="00A53B58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директора департаменту</w:t>
      </w:r>
      <w:r w:rsidRPr="00CD6A69">
        <w:rPr>
          <w:rFonts w:ascii="Times New Roman" w:hAnsi="Times New Roman"/>
        </w:rPr>
        <w:t xml:space="preserve"> охорони здоров’я </w:t>
      </w:r>
      <w:r>
        <w:rPr>
          <w:rFonts w:ascii="Times New Roman" w:hAnsi="Times New Roman"/>
        </w:rPr>
        <w:t>населення Дніпровсь</w:t>
      </w:r>
      <w:r w:rsidRPr="00CD6A69">
        <w:rPr>
          <w:rFonts w:ascii="Times New Roman" w:hAnsi="Times New Roman"/>
        </w:rPr>
        <w:t>кої міської ради від</w:t>
      </w:r>
      <w:r>
        <w:rPr>
          <w:rFonts w:ascii="Times New Roman" w:hAnsi="Times New Roman"/>
        </w:rPr>
        <w:t xml:space="preserve"> 10</w:t>
      </w:r>
      <w:r w:rsidRPr="00CD6A69">
        <w:rPr>
          <w:rFonts w:ascii="Times New Roman" w:hAnsi="Times New Roman"/>
        </w:rPr>
        <w:t xml:space="preserve"> </w:t>
      </w:r>
      <w:r w:rsidR="007D0B81">
        <w:rPr>
          <w:rFonts w:ascii="Times New Roman" w:hAnsi="Times New Roman"/>
        </w:rPr>
        <w:t xml:space="preserve">лютого </w:t>
      </w:r>
      <w:r w:rsidR="007D0B81" w:rsidRPr="00CD6A69">
        <w:rPr>
          <w:rFonts w:ascii="Times New Roman" w:hAnsi="Times New Roman"/>
        </w:rPr>
        <w:t>20</w:t>
      </w:r>
      <w:r w:rsidR="007D0B81">
        <w:rPr>
          <w:rFonts w:ascii="Times New Roman" w:hAnsi="Times New Roman"/>
        </w:rPr>
        <w:t>21</w:t>
      </w:r>
      <w:r w:rsidR="007D0B81" w:rsidRPr="00CD6A69">
        <w:rPr>
          <w:rFonts w:ascii="Times New Roman" w:hAnsi="Times New Roman"/>
        </w:rPr>
        <w:t xml:space="preserve"> </w:t>
      </w:r>
      <w:r w:rsidRPr="00CD6A69">
        <w:rPr>
          <w:rFonts w:ascii="Times New Roman" w:hAnsi="Times New Roman"/>
        </w:rPr>
        <w:t xml:space="preserve">року </w:t>
      </w:r>
      <w:r w:rsidRPr="007D0B81">
        <w:rPr>
          <w:rFonts w:ascii="Times New Roman" w:hAnsi="Times New Roman"/>
        </w:rPr>
        <w:t>№ 3/22-</w:t>
      </w:r>
      <w:r w:rsidR="007D0B81" w:rsidRPr="007D0B81">
        <w:rPr>
          <w:rFonts w:ascii="Times New Roman" w:hAnsi="Times New Roman"/>
        </w:rPr>
        <w:t>499;</w:t>
      </w:r>
    </w:p>
    <w:p w14:paraId="750C2EB6" w14:textId="77777777" w:rsidR="00370E18" w:rsidRPr="00763529" w:rsidRDefault="00370E18" w:rsidP="00370E18">
      <w:pPr>
        <w:pStyle w:val="a8"/>
        <w:widowControl/>
        <w:tabs>
          <w:tab w:val="left" w:pos="0"/>
          <w:tab w:val="left" w:pos="270"/>
        </w:tabs>
        <w:autoSpaceDE/>
        <w:autoSpaceDN/>
        <w:adjustRightInd/>
        <w:spacing w:before="0" w:line="280" w:lineRule="exact"/>
        <w:ind w:firstLine="0"/>
        <w:rPr>
          <w:rFonts w:ascii="Times New Roman" w:hAnsi="Times New Roman"/>
        </w:rPr>
      </w:pPr>
    </w:p>
    <w:p w14:paraId="6F68F9C5" w14:textId="20C1B206" w:rsidR="00325636" w:rsidRDefault="00325636" w:rsidP="00A52B9D">
      <w:pPr>
        <w:pStyle w:val="af3"/>
        <w:numPr>
          <w:ilvl w:val="0"/>
          <w:numId w:val="5"/>
        </w:numPr>
        <w:tabs>
          <w:tab w:val="left" w:pos="270"/>
          <w:tab w:val="left" w:pos="426"/>
        </w:tabs>
        <w:spacing w:line="280" w:lineRule="exact"/>
        <w:ind w:left="0" w:firstLine="0"/>
        <w:jc w:val="both"/>
        <w:rPr>
          <w:rFonts w:eastAsia="Times New Roman"/>
          <w:sz w:val="28"/>
          <w:szCs w:val="28"/>
          <w:lang w:val="uk-UA"/>
        </w:rPr>
      </w:pPr>
      <w:r w:rsidRPr="00E57808">
        <w:rPr>
          <w:rFonts w:eastAsia="Times New Roman"/>
          <w:sz w:val="28"/>
          <w:szCs w:val="28"/>
          <w:lang w:val="uk-UA"/>
        </w:rPr>
        <w:t xml:space="preserve">лист </w:t>
      </w:r>
      <w:r w:rsidR="00A52B9D">
        <w:rPr>
          <w:rFonts w:eastAsia="Times New Roman"/>
          <w:sz w:val="28"/>
          <w:szCs w:val="28"/>
          <w:lang w:val="uk-UA"/>
        </w:rPr>
        <w:t>виконуючого обов’язки директора</w:t>
      </w:r>
      <w:r w:rsidRPr="00E57808">
        <w:rPr>
          <w:rFonts w:eastAsia="Times New Roman"/>
          <w:sz w:val="28"/>
          <w:szCs w:val="28"/>
          <w:lang w:val="uk-UA"/>
        </w:rPr>
        <w:t xml:space="preserve"> КНП «</w:t>
      </w:r>
      <w:r w:rsidR="00A52B9D">
        <w:rPr>
          <w:rFonts w:eastAsia="Times New Roman"/>
          <w:sz w:val="28"/>
          <w:szCs w:val="28"/>
          <w:lang w:val="uk-UA"/>
        </w:rPr>
        <w:t>Ц</w:t>
      </w:r>
      <w:r w:rsidRPr="00E57808">
        <w:rPr>
          <w:rFonts w:eastAsia="Times New Roman"/>
          <w:sz w:val="28"/>
          <w:szCs w:val="28"/>
          <w:lang w:val="uk-UA"/>
        </w:rPr>
        <w:t>ентр первинної медико-санітарної допомоги</w:t>
      </w:r>
      <w:r w:rsidR="00A52B9D">
        <w:rPr>
          <w:rFonts w:eastAsia="Times New Roman"/>
          <w:sz w:val="28"/>
          <w:szCs w:val="28"/>
          <w:lang w:val="uk-UA"/>
        </w:rPr>
        <w:t xml:space="preserve"> Піщанської </w:t>
      </w:r>
      <w:r w:rsidR="00A52B9D" w:rsidRPr="00E57808">
        <w:rPr>
          <w:rFonts w:eastAsia="Times New Roman"/>
          <w:sz w:val="28"/>
          <w:szCs w:val="28"/>
          <w:lang w:val="uk-UA"/>
        </w:rPr>
        <w:t>с</w:t>
      </w:r>
      <w:r w:rsidR="00A52B9D">
        <w:rPr>
          <w:rFonts w:eastAsia="Times New Roman"/>
          <w:sz w:val="28"/>
          <w:szCs w:val="28"/>
          <w:lang w:val="uk-UA"/>
        </w:rPr>
        <w:t>і</w:t>
      </w:r>
      <w:r w:rsidR="00A52B9D" w:rsidRPr="00E57808">
        <w:rPr>
          <w:rFonts w:eastAsia="Times New Roman"/>
          <w:sz w:val="28"/>
          <w:szCs w:val="28"/>
          <w:lang w:val="uk-UA"/>
        </w:rPr>
        <w:t>л</w:t>
      </w:r>
      <w:r w:rsidR="00A52B9D">
        <w:rPr>
          <w:rFonts w:eastAsia="Times New Roman"/>
          <w:sz w:val="28"/>
          <w:szCs w:val="28"/>
          <w:lang w:val="uk-UA"/>
        </w:rPr>
        <w:t>ьської об’єднаної територіальної громади</w:t>
      </w:r>
      <w:r w:rsidRPr="00E57808">
        <w:rPr>
          <w:rFonts w:eastAsia="Times New Roman"/>
          <w:sz w:val="28"/>
          <w:szCs w:val="28"/>
          <w:lang w:val="uk-UA"/>
        </w:rPr>
        <w:t xml:space="preserve">» від </w:t>
      </w:r>
      <w:r w:rsidR="00370E18" w:rsidRPr="00370E18">
        <w:rPr>
          <w:rFonts w:eastAsia="Times New Roman"/>
          <w:sz w:val="28"/>
          <w:szCs w:val="28"/>
          <w:lang w:val="uk-UA"/>
        </w:rPr>
        <w:t>10</w:t>
      </w:r>
      <w:r w:rsidRPr="00E57808">
        <w:rPr>
          <w:rFonts w:eastAsia="Times New Roman"/>
          <w:sz w:val="28"/>
          <w:szCs w:val="28"/>
          <w:lang w:val="uk-UA"/>
        </w:rPr>
        <w:t xml:space="preserve"> </w:t>
      </w:r>
      <w:r w:rsidR="00370E18">
        <w:rPr>
          <w:rFonts w:eastAsia="Times New Roman"/>
          <w:sz w:val="28"/>
          <w:szCs w:val="28"/>
          <w:lang w:val="uk-UA"/>
        </w:rPr>
        <w:t>лютого</w:t>
      </w:r>
      <w:r w:rsidRPr="00E57808">
        <w:rPr>
          <w:rFonts w:eastAsia="Times New Roman"/>
          <w:sz w:val="28"/>
          <w:szCs w:val="28"/>
          <w:lang w:val="uk-UA"/>
        </w:rPr>
        <w:t xml:space="preserve"> 202</w:t>
      </w:r>
      <w:r w:rsidR="00370E18">
        <w:rPr>
          <w:rFonts w:eastAsia="Times New Roman"/>
          <w:sz w:val="28"/>
          <w:szCs w:val="28"/>
          <w:lang w:val="uk-UA"/>
        </w:rPr>
        <w:t>1</w:t>
      </w:r>
      <w:r w:rsidRPr="00E57808">
        <w:rPr>
          <w:rFonts w:eastAsia="Times New Roman"/>
          <w:sz w:val="28"/>
          <w:szCs w:val="28"/>
          <w:lang w:val="uk-UA"/>
        </w:rPr>
        <w:t xml:space="preserve"> року №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5C4A47">
        <w:rPr>
          <w:rFonts w:eastAsia="Times New Roman"/>
          <w:sz w:val="28"/>
          <w:szCs w:val="28"/>
          <w:lang w:val="uk-UA"/>
        </w:rPr>
        <w:t>2</w:t>
      </w:r>
      <w:r w:rsidR="00370E18">
        <w:rPr>
          <w:rFonts w:eastAsia="Times New Roman"/>
          <w:sz w:val="28"/>
          <w:szCs w:val="28"/>
          <w:lang w:val="uk-UA"/>
        </w:rPr>
        <w:t>7</w:t>
      </w:r>
      <w:r w:rsidR="007D0B81">
        <w:rPr>
          <w:rFonts w:eastAsia="Times New Roman"/>
          <w:sz w:val="28"/>
          <w:szCs w:val="28"/>
          <w:lang w:val="uk-UA"/>
        </w:rPr>
        <w:t>;</w:t>
      </w:r>
    </w:p>
    <w:p w14:paraId="2942EBEF" w14:textId="77777777" w:rsidR="00370E18" w:rsidRPr="007D0B81" w:rsidRDefault="00370E18" w:rsidP="00370E18">
      <w:pPr>
        <w:pStyle w:val="af3"/>
        <w:tabs>
          <w:tab w:val="left" w:pos="270"/>
          <w:tab w:val="left" w:pos="426"/>
        </w:tabs>
        <w:spacing w:line="280" w:lineRule="exact"/>
        <w:ind w:left="0"/>
        <w:jc w:val="both"/>
        <w:rPr>
          <w:sz w:val="28"/>
          <w:szCs w:val="28"/>
          <w:lang w:val="uk-UA"/>
        </w:rPr>
      </w:pPr>
    </w:p>
    <w:p w14:paraId="076202EC" w14:textId="77777777" w:rsidR="00A52B9D" w:rsidRPr="00E57808" w:rsidRDefault="00741F1F" w:rsidP="00A52B9D">
      <w:pPr>
        <w:pStyle w:val="af3"/>
        <w:numPr>
          <w:ilvl w:val="0"/>
          <w:numId w:val="5"/>
        </w:numPr>
        <w:tabs>
          <w:tab w:val="left" w:pos="270"/>
          <w:tab w:val="left" w:pos="426"/>
        </w:tabs>
        <w:spacing w:line="280" w:lineRule="exact"/>
        <w:ind w:left="0" w:firstLine="0"/>
        <w:jc w:val="both"/>
        <w:rPr>
          <w:sz w:val="28"/>
          <w:szCs w:val="28"/>
        </w:rPr>
      </w:pPr>
      <w:r w:rsidRPr="00741F1F">
        <w:rPr>
          <w:rFonts w:eastAsia="Times New Roman"/>
          <w:sz w:val="28"/>
          <w:szCs w:val="28"/>
          <w:lang w:val="uk-UA"/>
        </w:rPr>
        <w:tab/>
      </w:r>
      <w:r w:rsidR="00A52B9D" w:rsidRPr="00E57808">
        <w:rPr>
          <w:sz w:val="28"/>
          <w:szCs w:val="28"/>
          <w:lang w:val="uk-UA"/>
        </w:rPr>
        <w:t xml:space="preserve">рапорт експерта ДОЗ ОДА за напрямком «Трансплантологія» від </w:t>
      </w:r>
      <w:r w:rsidR="00370E18">
        <w:rPr>
          <w:sz w:val="28"/>
          <w:szCs w:val="28"/>
          <w:lang w:val="uk-UA"/>
        </w:rPr>
        <w:t>10</w:t>
      </w:r>
      <w:r w:rsidR="00A52B9D" w:rsidRPr="00E57808">
        <w:rPr>
          <w:sz w:val="28"/>
          <w:szCs w:val="28"/>
          <w:lang w:val="uk-UA"/>
        </w:rPr>
        <w:t xml:space="preserve"> </w:t>
      </w:r>
      <w:r w:rsidR="00370E18">
        <w:rPr>
          <w:sz w:val="28"/>
          <w:szCs w:val="28"/>
          <w:lang w:val="uk-UA"/>
        </w:rPr>
        <w:t>лютого</w:t>
      </w:r>
      <w:r w:rsidR="00A52B9D" w:rsidRPr="00E57808">
        <w:rPr>
          <w:sz w:val="28"/>
          <w:szCs w:val="28"/>
          <w:lang w:val="uk-UA"/>
        </w:rPr>
        <w:t xml:space="preserve"> 202</w:t>
      </w:r>
      <w:r w:rsidR="00370E18">
        <w:rPr>
          <w:sz w:val="28"/>
          <w:szCs w:val="28"/>
          <w:lang w:val="uk-UA"/>
        </w:rPr>
        <w:t>1</w:t>
      </w:r>
      <w:r w:rsidR="00A52B9D" w:rsidRPr="00E57808">
        <w:rPr>
          <w:sz w:val="28"/>
          <w:szCs w:val="28"/>
          <w:lang w:val="uk-UA"/>
        </w:rPr>
        <w:t xml:space="preserve"> року</w:t>
      </w:r>
      <w:r w:rsidR="007E4F62">
        <w:rPr>
          <w:sz w:val="28"/>
          <w:szCs w:val="28"/>
          <w:lang w:val="uk-UA"/>
        </w:rPr>
        <w:t>.</w:t>
      </w:r>
    </w:p>
    <w:p w14:paraId="5616DC11" w14:textId="77777777" w:rsidR="00741F1F" w:rsidRPr="00741F1F" w:rsidRDefault="00741F1F" w:rsidP="009A191D">
      <w:pPr>
        <w:tabs>
          <w:tab w:val="left" w:pos="0"/>
        </w:tabs>
        <w:jc w:val="both"/>
        <w:rPr>
          <w:rFonts w:eastAsia="Times New Roman"/>
          <w:sz w:val="28"/>
          <w:szCs w:val="28"/>
          <w:lang w:val="uk-UA"/>
        </w:rPr>
      </w:pPr>
    </w:p>
    <w:p w14:paraId="46056B31" w14:textId="77777777" w:rsidR="000E5033" w:rsidRDefault="000E5033" w:rsidP="000E5033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EE09AC" w14:textId="77777777" w:rsidR="00E57808" w:rsidRDefault="00E57808" w:rsidP="000E5033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F5E147" w14:textId="77777777" w:rsidR="00E57808" w:rsidRPr="00D524BB" w:rsidRDefault="00E57808" w:rsidP="000E5033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D039CE" w14:textId="77777777" w:rsidR="000E5033" w:rsidRDefault="000E5033" w:rsidP="000E5033">
      <w:pPr>
        <w:rPr>
          <w:sz w:val="28"/>
          <w:szCs w:val="28"/>
          <w:lang w:val="uk-UA"/>
        </w:rPr>
      </w:pPr>
      <w:r w:rsidRPr="00D524BB">
        <w:rPr>
          <w:sz w:val="28"/>
          <w:szCs w:val="28"/>
          <w:lang w:val="uk-UA"/>
        </w:rPr>
        <w:t xml:space="preserve">          </w:t>
      </w:r>
      <w:bookmarkStart w:id="0" w:name="_Hlk23784596"/>
      <w:r w:rsidR="00370E18">
        <w:rPr>
          <w:sz w:val="28"/>
          <w:szCs w:val="28"/>
          <w:lang w:val="uk-UA"/>
        </w:rPr>
        <w:t>В.о. д</w:t>
      </w:r>
      <w:r w:rsidR="00CC43A1">
        <w:rPr>
          <w:sz w:val="28"/>
          <w:szCs w:val="28"/>
          <w:lang w:val="uk-UA"/>
        </w:rPr>
        <w:t>иректор</w:t>
      </w:r>
      <w:r w:rsidR="00370E18">
        <w:rPr>
          <w:sz w:val="28"/>
          <w:szCs w:val="28"/>
          <w:lang w:val="uk-UA"/>
        </w:rPr>
        <w:t>а</w:t>
      </w:r>
      <w:r w:rsidR="00CC43A1">
        <w:rPr>
          <w:sz w:val="28"/>
          <w:szCs w:val="28"/>
          <w:lang w:val="uk-UA"/>
        </w:rPr>
        <w:t xml:space="preserve"> департаменту </w:t>
      </w:r>
      <w:bookmarkEnd w:id="0"/>
      <w:r w:rsidR="00CC43A1">
        <w:rPr>
          <w:sz w:val="28"/>
          <w:szCs w:val="28"/>
          <w:lang w:val="uk-UA"/>
        </w:rPr>
        <w:tab/>
      </w:r>
      <w:r w:rsidR="00CC43A1">
        <w:rPr>
          <w:sz w:val="28"/>
          <w:szCs w:val="28"/>
          <w:lang w:val="uk-UA"/>
        </w:rPr>
        <w:tab/>
      </w:r>
      <w:r w:rsidR="00CC43A1">
        <w:rPr>
          <w:sz w:val="28"/>
          <w:szCs w:val="28"/>
          <w:lang w:val="uk-UA"/>
        </w:rPr>
        <w:tab/>
      </w:r>
      <w:r w:rsidR="00CC43A1">
        <w:rPr>
          <w:sz w:val="28"/>
          <w:szCs w:val="28"/>
          <w:lang w:val="uk-UA"/>
        </w:rPr>
        <w:tab/>
      </w:r>
      <w:r w:rsidR="00CC43A1">
        <w:rPr>
          <w:sz w:val="28"/>
          <w:szCs w:val="28"/>
          <w:lang w:val="uk-UA"/>
        </w:rPr>
        <w:tab/>
        <w:t>В</w:t>
      </w:r>
      <w:r w:rsidR="00370E18">
        <w:rPr>
          <w:sz w:val="28"/>
          <w:szCs w:val="28"/>
          <w:lang w:val="uk-UA"/>
        </w:rPr>
        <w:t>ікторія</w:t>
      </w:r>
      <w:r w:rsidR="00CC43A1">
        <w:rPr>
          <w:sz w:val="28"/>
          <w:szCs w:val="28"/>
          <w:lang w:val="uk-UA"/>
        </w:rPr>
        <w:t xml:space="preserve"> </w:t>
      </w:r>
      <w:r w:rsidR="00370E18">
        <w:rPr>
          <w:sz w:val="28"/>
          <w:szCs w:val="28"/>
          <w:lang w:val="uk-UA"/>
        </w:rPr>
        <w:t>КУЛІК</w:t>
      </w:r>
    </w:p>
    <w:p w14:paraId="44468BF2" w14:textId="77777777" w:rsidR="000E5033" w:rsidRDefault="000E5033" w:rsidP="000E5033">
      <w:pPr>
        <w:rPr>
          <w:sz w:val="28"/>
          <w:szCs w:val="28"/>
          <w:lang w:val="uk-UA"/>
        </w:rPr>
      </w:pPr>
    </w:p>
    <w:p w14:paraId="6173A358" w14:textId="77777777" w:rsidR="000E5033" w:rsidRDefault="000E5033" w:rsidP="000E5033">
      <w:pPr>
        <w:rPr>
          <w:sz w:val="28"/>
          <w:szCs w:val="28"/>
          <w:lang w:val="uk-UA"/>
        </w:rPr>
      </w:pPr>
    </w:p>
    <w:p w14:paraId="2C4E5E68" w14:textId="77777777" w:rsidR="00741F1F" w:rsidRPr="00741F1F" w:rsidRDefault="00741F1F" w:rsidP="00741F1F">
      <w:pPr>
        <w:rPr>
          <w:rFonts w:eastAsia="Times New Roman"/>
          <w:lang w:val="uk-UA"/>
        </w:rPr>
      </w:pPr>
    </w:p>
    <w:p w14:paraId="558883C9" w14:textId="77777777" w:rsidR="00741F1F" w:rsidRPr="00741F1F" w:rsidRDefault="00741F1F" w:rsidP="00741F1F">
      <w:pPr>
        <w:rPr>
          <w:rFonts w:eastAsia="Times New Roman"/>
          <w:lang w:val="uk-UA"/>
        </w:rPr>
      </w:pPr>
    </w:p>
    <w:p w14:paraId="7134A536" w14:textId="77777777" w:rsidR="00741F1F" w:rsidRPr="00741F1F" w:rsidRDefault="00741F1F" w:rsidP="00741F1F">
      <w:pPr>
        <w:rPr>
          <w:rFonts w:eastAsia="Times New Roman"/>
          <w:lang w:val="uk-UA"/>
        </w:rPr>
      </w:pPr>
    </w:p>
    <w:p w14:paraId="0BB2F7BD" w14:textId="77777777" w:rsidR="00741F1F" w:rsidRPr="00741F1F" w:rsidRDefault="00741F1F" w:rsidP="00741F1F">
      <w:pPr>
        <w:rPr>
          <w:rFonts w:eastAsia="Times New Roman"/>
          <w:lang w:val="uk-UA"/>
        </w:rPr>
      </w:pPr>
    </w:p>
    <w:p w14:paraId="6BD6CF85" w14:textId="77777777" w:rsidR="00741F1F" w:rsidRPr="00741F1F" w:rsidRDefault="00741F1F" w:rsidP="00741F1F">
      <w:pPr>
        <w:rPr>
          <w:rFonts w:eastAsia="Times New Roman"/>
          <w:lang w:val="uk-UA"/>
        </w:rPr>
      </w:pPr>
    </w:p>
    <w:p w14:paraId="2AE4148F" w14:textId="77777777" w:rsidR="00741F1F" w:rsidRPr="00741F1F" w:rsidRDefault="00741F1F" w:rsidP="00741F1F">
      <w:pPr>
        <w:rPr>
          <w:rFonts w:eastAsia="Times New Roman"/>
          <w:lang w:val="uk-UA"/>
        </w:rPr>
      </w:pPr>
    </w:p>
    <w:p w14:paraId="0AF57384" w14:textId="77777777" w:rsidR="00741F1F" w:rsidRPr="00741F1F" w:rsidRDefault="00741F1F" w:rsidP="00741F1F">
      <w:pPr>
        <w:rPr>
          <w:rFonts w:eastAsia="Times New Roman"/>
          <w:lang w:val="uk-UA"/>
        </w:rPr>
      </w:pPr>
    </w:p>
    <w:p w14:paraId="055D3FF6" w14:textId="77777777" w:rsidR="00741F1F" w:rsidRPr="00741F1F" w:rsidRDefault="00741F1F" w:rsidP="00741F1F">
      <w:pPr>
        <w:rPr>
          <w:rFonts w:eastAsia="Times New Roman"/>
          <w:lang w:val="uk-UA"/>
        </w:rPr>
      </w:pPr>
    </w:p>
    <w:p w14:paraId="656B6BE6" w14:textId="77777777" w:rsidR="00741F1F" w:rsidRPr="00741F1F" w:rsidRDefault="00741F1F" w:rsidP="00741F1F">
      <w:pPr>
        <w:rPr>
          <w:rFonts w:eastAsia="Times New Roman"/>
          <w:lang w:val="uk-UA"/>
        </w:rPr>
      </w:pPr>
    </w:p>
    <w:p w14:paraId="651744D9" w14:textId="77777777" w:rsidR="00741F1F" w:rsidRPr="00741F1F" w:rsidRDefault="00741F1F" w:rsidP="00741F1F">
      <w:pPr>
        <w:rPr>
          <w:rFonts w:eastAsia="Times New Roman"/>
          <w:lang w:val="uk-UA"/>
        </w:rPr>
      </w:pPr>
    </w:p>
    <w:p w14:paraId="48B9210F" w14:textId="77777777" w:rsidR="00741F1F" w:rsidRPr="00741F1F" w:rsidRDefault="00741F1F" w:rsidP="00741F1F">
      <w:pPr>
        <w:rPr>
          <w:rFonts w:eastAsia="Times New Roman"/>
          <w:lang w:val="uk-UA"/>
        </w:rPr>
      </w:pPr>
    </w:p>
    <w:p w14:paraId="01360954" w14:textId="77777777" w:rsidR="000E5033" w:rsidRDefault="000E5033" w:rsidP="00741F1F">
      <w:pPr>
        <w:rPr>
          <w:rFonts w:eastAsia="Times New Roman"/>
          <w:lang w:val="uk-UA"/>
        </w:rPr>
      </w:pPr>
    </w:p>
    <w:p w14:paraId="11109CEE" w14:textId="77777777" w:rsidR="00D42A49" w:rsidRDefault="00D42A49" w:rsidP="00741F1F">
      <w:pPr>
        <w:rPr>
          <w:rFonts w:eastAsia="Times New Roman"/>
          <w:lang w:val="uk-UA"/>
        </w:rPr>
      </w:pPr>
    </w:p>
    <w:p w14:paraId="45611FE4" w14:textId="77777777" w:rsidR="00D42A49" w:rsidRDefault="00D42A49" w:rsidP="00741F1F">
      <w:pPr>
        <w:rPr>
          <w:rFonts w:eastAsia="Times New Roman"/>
          <w:lang w:val="uk-UA"/>
        </w:rPr>
      </w:pPr>
    </w:p>
    <w:p w14:paraId="3A115378" w14:textId="77777777" w:rsidR="00D42A49" w:rsidRDefault="00D42A49" w:rsidP="00741F1F">
      <w:pPr>
        <w:rPr>
          <w:rFonts w:eastAsia="Times New Roman"/>
          <w:lang w:val="uk-UA"/>
        </w:rPr>
      </w:pPr>
    </w:p>
    <w:p w14:paraId="45BBF876" w14:textId="77777777" w:rsidR="00D42A49" w:rsidRDefault="00D42A49" w:rsidP="00741F1F">
      <w:pPr>
        <w:rPr>
          <w:rFonts w:eastAsia="Times New Roman"/>
          <w:lang w:val="uk-UA"/>
        </w:rPr>
      </w:pPr>
    </w:p>
    <w:p w14:paraId="5737A6D9" w14:textId="77777777" w:rsidR="00D42A49" w:rsidRDefault="00D42A49" w:rsidP="00741F1F">
      <w:pPr>
        <w:rPr>
          <w:rFonts w:eastAsia="Times New Roman"/>
          <w:lang w:val="uk-UA"/>
        </w:rPr>
      </w:pPr>
    </w:p>
    <w:p w14:paraId="0D08C6D3" w14:textId="77777777" w:rsidR="00D42A49" w:rsidRDefault="00D42A49" w:rsidP="00741F1F">
      <w:pPr>
        <w:rPr>
          <w:rFonts w:eastAsia="Times New Roman"/>
          <w:lang w:val="uk-UA"/>
        </w:rPr>
      </w:pPr>
    </w:p>
    <w:p w14:paraId="24C04706" w14:textId="77777777" w:rsidR="00D42A49" w:rsidRDefault="00D42A49" w:rsidP="00741F1F">
      <w:pPr>
        <w:rPr>
          <w:rFonts w:eastAsia="Times New Roman"/>
          <w:lang w:val="uk-UA"/>
        </w:rPr>
      </w:pPr>
    </w:p>
    <w:p w14:paraId="7F7177C2" w14:textId="77777777" w:rsidR="00D42A49" w:rsidRDefault="00D42A49" w:rsidP="00741F1F">
      <w:pPr>
        <w:rPr>
          <w:rFonts w:eastAsia="Times New Roman"/>
          <w:lang w:val="uk-UA"/>
        </w:rPr>
      </w:pPr>
    </w:p>
    <w:p w14:paraId="3F0C51BA" w14:textId="77777777" w:rsidR="00D42A49" w:rsidRDefault="00D42A49" w:rsidP="00741F1F">
      <w:pPr>
        <w:rPr>
          <w:rFonts w:eastAsia="Times New Roman"/>
          <w:lang w:val="uk-UA"/>
        </w:rPr>
      </w:pPr>
    </w:p>
    <w:p w14:paraId="56A816F9" w14:textId="77777777" w:rsidR="00A52B9D" w:rsidRDefault="00A52B9D" w:rsidP="00741F1F">
      <w:pPr>
        <w:rPr>
          <w:rFonts w:eastAsia="Times New Roman"/>
          <w:lang w:val="uk-UA"/>
        </w:rPr>
      </w:pPr>
    </w:p>
    <w:p w14:paraId="09863676" w14:textId="77777777" w:rsidR="00A52B9D" w:rsidRDefault="00A52B9D" w:rsidP="00741F1F">
      <w:pPr>
        <w:rPr>
          <w:rFonts w:eastAsia="Times New Roman"/>
          <w:lang w:val="uk-UA"/>
        </w:rPr>
      </w:pPr>
    </w:p>
    <w:p w14:paraId="7CE404D6" w14:textId="77777777" w:rsidR="00A52B9D" w:rsidRDefault="00A52B9D" w:rsidP="00741F1F">
      <w:pPr>
        <w:rPr>
          <w:rFonts w:eastAsia="Times New Roman"/>
          <w:lang w:val="uk-UA"/>
        </w:rPr>
      </w:pPr>
    </w:p>
    <w:p w14:paraId="529A79E1" w14:textId="77777777" w:rsidR="00370E18" w:rsidRDefault="00370E18" w:rsidP="00741F1F">
      <w:pPr>
        <w:rPr>
          <w:rFonts w:eastAsia="Times New Roman"/>
          <w:lang w:val="uk-UA"/>
        </w:rPr>
      </w:pPr>
    </w:p>
    <w:p w14:paraId="0B429B90" w14:textId="77777777" w:rsidR="00370E18" w:rsidRDefault="00370E18" w:rsidP="00741F1F">
      <w:pPr>
        <w:rPr>
          <w:rFonts w:eastAsia="Times New Roman"/>
          <w:lang w:val="uk-UA"/>
        </w:rPr>
      </w:pPr>
    </w:p>
    <w:p w14:paraId="1556893B" w14:textId="77777777" w:rsidR="00370E18" w:rsidRDefault="00370E18" w:rsidP="00741F1F">
      <w:pPr>
        <w:rPr>
          <w:rFonts w:eastAsia="Times New Roman"/>
          <w:lang w:val="uk-UA"/>
        </w:rPr>
      </w:pPr>
    </w:p>
    <w:p w14:paraId="33DB4C77" w14:textId="77777777" w:rsidR="00370E18" w:rsidRDefault="00370E18" w:rsidP="00741F1F">
      <w:pPr>
        <w:rPr>
          <w:rFonts w:eastAsia="Times New Roman"/>
          <w:lang w:val="uk-UA"/>
        </w:rPr>
      </w:pPr>
    </w:p>
    <w:p w14:paraId="7F113543" w14:textId="77777777" w:rsidR="00370E18" w:rsidRDefault="00370E18" w:rsidP="00741F1F">
      <w:pPr>
        <w:rPr>
          <w:rFonts w:eastAsia="Times New Roman"/>
          <w:lang w:val="uk-UA"/>
        </w:rPr>
      </w:pPr>
    </w:p>
    <w:p w14:paraId="53586FE8" w14:textId="77777777" w:rsidR="00741F1F" w:rsidRPr="00741F1F" w:rsidRDefault="00741F1F" w:rsidP="00741F1F">
      <w:pPr>
        <w:rPr>
          <w:rFonts w:eastAsia="Times New Roman"/>
          <w:lang w:val="uk-UA"/>
        </w:rPr>
      </w:pPr>
    </w:p>
    <w:p w14:paraId="02C9EF1A" w14:textId="77777777" w:rsidR="000E5033" w:rsidRPr="00C21378" w:rsidRDefault="000E5033" w:rsidP="000E5033">
      <w:pPr>
        <w:ind w:left="2832"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  <w:r w:rsidRPr="00C21378">
        <w:rPr>
          <w:sz w:val="28"/>
          <w:szCs w:val="28"/>
          <w:lang w:val="uk-UA"/>
        </w:rPr>
        <w:t>наказу ДОЗ ОДА</w:t>
      </w:r>
    </w:p>
    <w:p w14:paraId="17E6676E" w14:textId="77777777" w:rsidR="000E5033" w:rsidRPr="00C21378" w:rsidRDefault="000E5033" w:rsidP="000E5033">
      <w:pPr>
        <w:ind w:left="1416"/>
        <w:jc w:val="right"/>
        <w:rPr>
          <w:lang w:val="uk-UA"/>
        </w:rPr>
      </w:pPr>
      <w:r>
        <w:rPr>
          <w:lang w:val="uk-UA"/>
        </w:rPr>
        <w:t xml:space="preserve">_______________ </w:t>
      </w:r>
      <w:r w:rsidRPr="00C21378">
        <w:rPr>
          <w:lang w:val="uk-UA"/>
        </w:rPr>
        <w:t>№</w:t>
      </w:r>
      <w:r>
        <w:rPr>
          <w:lang w:val="uk-UA"/>
        </w:rPr>
        <w:t>__________</w:t>
      </w:r>
    </w:p>
    <w:p w14:paraId="7D1A962A" w14:textId="77777777" w:rsidR="000E5033" w:rsidRPr="00C21378" w:rsidRDefault="000E5033" w:rsidP="000E5033">
      <w:pPr>
        <w:spacing w:line="216" w:lineRule="auto"/>
        <w:jc w:val="center"/>
        <w:rPr>
          <w:b/>
          <w:sz w:val="28"/>
          <w:szCs w:val="28"/>
          <w:lang w:val="uk-UA"/>
        </w:rPr>
      </w:pPr>
    </w:p>
    <w:p w14:paraId="7FFFCABB" w14:textId="77777777" w:rsidR="000E5033" w:rsidRPr="00370E18" w:rsidRDefault="00F63E18" w:rsidP="00A52B9D">
      <w:pPr>
        <w:spacing w:line="216" w:lineRule="auto"/>
        <w:jc w:val="center"/>
        <w:rPr>
          <w:b/>
          <w:sz w:val="28"/>
          <w:szCs w:val="28"/>
          <w:lang w:val="uk-UA"/>
        </w:rPr>
      </w:pPr>
      <w:r w:rsidRPr="00370E18">
        <w:rPr>
          <w:b/>
          <w:sz w:val="28"/>
          <w:szCs w:val="28"/>
          <w:lang w:val="uk-UA"/>
        </w:rPr>
        <w:t>Перерозподіл лікарськ</w:t>
      </w:r>
      <w:r w:rsidR="00184F4E" w:rsidRPr="00370E18">
        <w:rPr>
          <w:b/>
          <w:sz w:val="28"/>
          <w:szCs w:val="28"/>
          <w:lang w:val="uk-UA"/>
        </w:rPr>
        <w:t>их</w:t>
      </w:r>
      <w:r w:rsidR="000E5033" w:rsidRPr="00370E18">
        <w:rPr>
          <w:b/>
          <w:sz w:val="28"/>
          <w:szCs w:val="28"/>
          <w:lang w:val="uk-UA"/>
        </w:rPr>
        <w:t xml:space="preserve"> засоб</w:t>
      </w:r>
      <w:r w:rsidR="00184F4E" w:rsidRPr="00370E18">
        <w:rPr>
          <w:b/>
          <w:sz w:val="28"/>
          <w:szCs w:val="28"/>
          <w:lang w:val="uk-UA"/>
        </w:rPr>
        <w:t>ів</w:t>
      </w:r>
      <w:r w:rsidR="000E5033" w:rsidRPr="00370E18">
        <w:rPr>
          <w:b/>
          <w:sz w:val="28"/>
          <w:szCs w:val="28"/>
          <w:lang w:val="uk-UA"/>
        </w:rPr>
        <w:t xml:space="preserve"> для імуносупресивної терапії з</w:t>
      </w:r>
    </w:p>
    <w:p w14:paraId="13116358" w14:textId="77777777" w:rsidR="000E5033" w:rsidRPr="00370E18" w:rsidRDefault="00370E18" w:rsidP="00A52B9D">
      <w:pPr>
        <w:spacing w:line="216" w:lineRule="auto"/>
        <w:jc w:val="center"/>
        <w:rPr>
          <w:b/>
          <w:sz w:val="28"/>
          <w:szCs w:val="28"/>
          <w:lang w:val="uk-UA"/>
        </w:rPr>
      </w:pPr>
      <w:r w:rsidRPr="00370E18">
        <w:rPr>
          <w:rFonts w:eastAsia="Times New Roman"/>
          <w:b/>
          <w:sz w:val="28"/>
          <w:szCs w:val="28"/>
          <w:lang w:val="uk-UA" w:eastAsia="en-US"/>
        </w:rPr>
        <w:t>КНП «Центр первинної медико-санітарної допомоги Піщанської сільської об’єднаної територіальної громади»</w:t>
      </w:r>
    </w:p>
    <w:p w14:paraId="1D1CE0BE" w14:textId="77777777" w:rsidR="00184F4E" w:rsidRDefault="00184F4E" w:rsidP="00184F4E">
      <w:pPr>
        <w:spacing w:line="216" w:lineRule="auto"/>
        <w:rPr>
          <w:sz w:val="28"/>
          <w:szCs w:val="28"/>
          <w:lang w:val="uk-UA"/>
        </w:rPr>
      </w:pPr>
    </w:p>
    <w:p w14:paraId="77E68E38" w14:textId="77777777" w:rsidR="00184F4E" w:rsidRPr="00184F4E" w:rsidRDefault="00184F4E" w:rsidP="00184F4E">
      <w:pPr>
        <w:spacing w:line="216" w:lineRule="auto"/>
        <w:rPr>
          <w:sz w:val="28"/>
          <w:szCs w:val="28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1784"/>
      </w:tblGrid>
      <w:tr w:rsidR="00370E18" w:rsidRPr="00370E18" w14:paraId="30765A8F" w14:textId="77777777" w:rsidTr="00370E18">
        <w:trPr>
          <w:trHeight w:val="1002"/>
        </w:trPr>
        <w:tc>
          <w:tcPr>
            <w:tcW w:w="7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2EAF932" w14:textId="77777777" w:rsidR="00370E18" w:rsidRPr="00370E18" w:rsidRDefault="00370E18" w:rsidP="000173D7">
            <w:pPr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0E18">
              <w:rPr>
                <w:rFonts w:eastAsiaTheme="minorHAnsi"/>
                <w:color w:val="000000"/>
                <w:sz w:val="28"/>
                <w:szCs w:val="28"/>
                <w:lang w:val="uk-UA" w:eastAsia="en-US"/>
              </w:rPr>
              <w:t>Розподіл до закладу охорони здоров’я</w:t>
            </w:r>
          </w:p>
        </w:tc>
        <w:tc>
          <w:tcPr>
            <w:tcW w:w="17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66E0EF" w14:textId="77777777" w:rsidR="00370E18" w:rsidRPr="00370E18" w:rsidRDefault="00370E18" w:rsidP="000173D7">
            <w:pPr>
              <w:jc w:val="center"/>
              <w:rPr>
                <w:rFonts w:eastAsiaTheme="minorHAnsi"/>
                <w:color w:val="000000"/>
                <w:sz w:val="28"/>
                <w:szCs w:val="28"/>
                <w:lang w:val="uk-UA" w:eastAsia="en-US"/>
              </w:rPr>
            </w:pPr>
            <w:r w:rsidRPr="00370E18">
              <w:rPr>
                <w:rFonts w:eastAsiaTheme="minorHAnsi"/>
                <w:color w:val="000000"/>
                <w:sz w:val="28"/>
                <w:szCs w:val="28"/>
                <w:lang w:val="uk-UA" w:eastAsia="en-US"/>
              </w:rPr>
              <w:t>Сандімун неорал</w:t>
            </w:r>
          </w:p>
          <w:p w14:paraId="64D00EA2" w14:textId="77777777" w:rsidR="00370E18" w:rsidRPr="00370E18" w:rsidRDefault="00370E18" w:rsidP="000173D7">
            <w:pPr>
              <w:jc w:val="center"/>
              <w:rPr>
                <w:rFonts w:eastAsiaTheme="minorHAnsi"/>
                <w:color w:val="000000"/>
                <w:sz w:val="28"/>
                <w:szCs w:val="28"/>
                <w:lang w:val="uk-UA" w:eastAsia="en-US"/>
              </w:rPr>
            </w:pPr>
            <w:r w:rsidRPr="00370E18">
              <w:rPr>
                <w:rFonts w:eastAsiaTheme="minorHAnsi"/>
                <w:color w:val="000000"/>
                <w:sz w:val="28"/>
                <w:szCs w:val="28"/>
                <w:lang w:val="uk-UA" w:eastAsia="en-US"/>
              </w:rPr>
              <w:t>25 мг, №50</w:t>
            </w:r>
          </w:p>
          <w:p w14:paraId="1CCE4694" w14:textId="77777777" w:rsidR="00370E18" w:rsidRPr="00370E18" w:rsidRDefault="00370E18" w:rsidP="000173D7">
            <w:pPr>
              <w:jc w:val="center"/>
              <w:rPr>
                <w:rFonts w:eastAsiaTheme="minorHAnsi"/>
                <w:color w:val="000000"/>
                <w:sz w:val="28"/>
                <w:szCs w:val="28"/>
                <w:lang w:val="uk-UA" w:eastAsia="en-US"/>
              </w:rPr>
            </w:pPr>
            <w:r w:rsidRPr="00370E18">
              <w:rPr>
                <w:rFonts w:eastAsiaTheme="minorHAnsi"/>
                <w:color w:val="000000"/>
                <w:sz w:val="28"/>
                <w:szCs w:val="28"/>
                <w:lang w:val="uk-UA" w:eastAsia="en-US"/>
              </w:rPr>
              <w:t xml:space="preserve"> (упак.)</w:t>
            </w:r>
          </w:p>
        </w:tc>
      </w:tr>
      <w:tr w:rsidR="00370E18" w:rsidRPr="00370E18" w14:paraId="6082866D" w14:textId="77777777" w:rsidTr="00370E18">
        <w:trPr>
          <w:trHeight w:val="165"/>
        </w:trPr>
        <w:tc>
          <w:tcPr>
            <w:tcW w:w="72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77CDBAB" w14:textId="77777777" w:rsidR="00370E18" w:rsidRPr="00370E18" w:rsidRDefault="00370E18" w:rsidP="00370E18">
            <w:pPr>
              <w:rPr>
                <w:sz w:val="28"/>
                <w:szCs w:val="28"/>
                <w:lang w:val="uk-UA"/>
              </w:rPr>
            </w:pPr>
            <w:r w:rsidRPr="00370E18">
              <w:rPr>
                <w:sz w:val="28"/>
                <w:szCs w:val="28"/>
                <w:lang w:val="uk-UA"/>
              </w:rPr>
              <w:t>Департамент охорони здоров’я Дніпровської міської ради (Для КНП «Дніпровський центр первинної медико-санітарної допомоги №4)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04000C" w14:textId="77777777" w:rsidR="00370E18" w:rsidRPr="00370E18" w:rsidRDefault="00370E18" w:rsidP="00370E18">
            <w:pPr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lang w:val="uk-UA" w:eastAsia="en-US"/>
              </w:rPr>
              <w:t>22</w:t>
            </w:r>
          </w:p>
        </w:tc>
      </w:tr>
      <w:tr w:rsidR="00370E18" w:rsidRPr="00370E18" w14:paraId="34367CA0" w14:textId="77777777" w:rsidTr="00370E18">
        <w:trPr>
          <w:trHeight w:val="345"/>
        </w:trPr>
        <w:tc>
          <w:tcPr>
            <w:tcW w:w="7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A6BFB09" w14:textId="77777777" w:rsidR="00370E18" w:rsidRPr="00370E18" w:rsidRDefault="00370E18" w:rsidP="00370E18">
            <w:pP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370E18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Загальна кількість</w:t>
            </w:r>
          </w:p>
        </w:tc>
        <w:tc>
          <w:tcPr>
            <w:tcW w:w="17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8A5046" w14:textId="77777777" w:rsidR="00370E18" w:rsidRPr="00370E18" w:rsidRDefault="00370E18" w:rsidP="00370E18">
            <w:pPr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lang w:val="uk-UA" w:eastAsia="en-US"/>
              </w:rPr>
              <w:t>22</w:t>
            </w:r>
          </w:p>
        </w:tc>
      </w:tr>
      <w:tr w:rsidR="00370E18" w:rsidRPr="00370E18" w14:paraId="61BF71BC" w14:textId="77777777" w:rsidTr="00370E18">
        <w:trPr>
          <w:trHeight w:val="345"/>
        </w:trPr>
        <w:tc>
          <w:tcPr>
            <w:tcW w:w="7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957CEE2" w14:textId="77777777" w:rsidR="00370E18" w:rsidRPr="00370E18" w:rsidRDefault="00370E18" w:rsidP="00370E18">
            <w:pPr>
              <w:rPr>
                <w:rFonts w:eastAsiaTheme="minorHAnsi"/>
                <w:bCs/>
                <w:color w:val="000000"/>
                <w:sz w:val="28"/>
                <w:szCs w:val="28"/>
                <w:lang w:val="uk-UA" w:eastAsia="en-US"/>
              </w:rPr>
            </w:pPr>
            <w:r w:rsidRPr="00370E18">
              <w:rPr>
                <w:rFonts w:eastAsiaTheme="minorHAnsi"/>
                <w:bCs/>
                <w:color w:val="000000"/>
                <w:sz w:val="28"/>
                <w:szCs w:val="28"/>
                <w:lang w:val="uk-UA" w:eastAsia="en-US"/>
              </w:rPr>
              <w:t>Термін придатності</w:t>
            </w:r>
          </w:p>
        </w:tc>
        <w:tc>
          <w:tcPr>
            <w:tcW w:w="17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A875E4" w14:textId="77777777" w:rsidR="00370E18" w:rsidRPr="00370E18" w:rsidRDefault="00370E18" w:rsidP="00370E18">
            <w:pPr>
              <w:jc w:val="center"/>
              <w:rPr>
                <w:rFonts w:eastAsiaTheme="minorHAnsi"/>
                <w:b/>
                <w:sz w:val="28"/>
                <w:szCs w:val="28"/>
                <w:highlight w:val="yellow"/>
                <w:lang w:val="uk-UA" w:eastAsia="en-US"/>
              </w:rPr>
            </w:pPr>
            <w:r w:rsidRPr="00370E18">
              <w:rPr>
                <w:rFonts w:eastAsiaTheme="minorHAnsi"/>
                <w:b/>
                <w:sz w:val="28"/>
                <w:szCs w:val="28"/>
                <w:lang w:val="uk-UA" w:eastAsia="en-US"/>
              </w:rPr>
              <w:t>01.05.2021</w:t>
            </w:r>
          </w:p>
        </w:tc>
      </w:tr>
    </w:tbl>
    <w:p w14:paraId="087B2533" w14:textId="77777777" w:rsidR="000E5033" w:rsidRPr="00C21378" w:rsidRDefault="000E5033" w:rsidP="000E5033">
      <w:pPr>
        <w:spacing w:line="216" w:lineRule="auto"/>
        <w:jc w:val="center"/>
        <w:rPr>
          <w:b/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br w:type="textWrapping" w:clear="all"/>
      </w:r>
    </w:p>
    <w:p w14:paraId="774EB837" w14:textId="77777777" w:rsidR="00D42A49" w:rsidRPr="00C21378" w:rsidRDefault="000E5033" w:rsidP="000E5033">
      <w:pPr>
        <w:rPr>
          <w:sz w:val="28"/>
          <w:szCs w:val="28"/>
          <w:lang w:val="uk-UA"/>
        </w:rPr>
      </w:pPr>
      <w:r w:rsidRPr="00C21378">
        <w:rPr>
          <w:sz w:val="28"/>
          <w:szCs w:val="28"/>
          <w:lang w:val="uk-UA"/>
        </w:rPr>
        <w:tab/>
      </w:r>
    </w:p>
    <w:p w14:paraId="21FE1A02" w14:textId="77777777" w:rsidR="00370E18" w:rsidRDefault="00370E18" w:rsidP="00370E18">
      <w:pPr>
        <w:rPr>
          <w:sz w:val="28"/>
          <w:szCs w:val="28"/>
          <w:lang w:val="uk-UA"/>
        </w:rPr>
      </w:pPr>
      <w:r w:rsidRPr="00D524BB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В.о. директора департаменту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Вікторія КУЛІК</w:t>
      </w:r>
    </w:p>
    <w:permEnd w:id="531327407"/>
    <w:p w14:paraId="2C38744D" w14:textId="77777777" w:rsidR="00EB67EA" w:rsidRPr="00370E18" w:rsidRDefault="00EB67EA" w:rsidP="00741F1F">
      <w:pPr>
        <w:rPr>
          <w:lang w:val="uk-UA"/>
        </w:rPr>
      </w:pPr>
    </w:p>
    <w:sectPr w:rsidR="00EB67EA" w:rsidRPr="00370E18" w:rsidSect="00CC43A1">
      <w:headerReference w:type="even" r:id="rId9"/>
      <w:pgSz w:w="11906" w:h="16838" w:code="9"/>
      <w:pgMar w:top="1134" w:right="566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632CA" w14:textId="77777777" w:rsidR="007A3742" w:rsidRDefault="007A3742" w:rsidP="00D016D4">
      <w:r>
        <w:separator/>
      </w:r>
    </w:p>
  </w:endnote>
  <w:endnote w:type="continuationSeparator" w:id="0">
    <w:p w14:paraId="06250CC8" w14:textId="77777777" w:rsidR="007A3742" w:rsidRDefault="007A3742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7DE1B" w14:textId="77777777" w:rsidR="007A3742" w:rsidRDefault="007A3742" w:rsidP="00D016D4">
      <w:r>
        <w:separator/>
      </w:r>
    </w:p>
  </w:footnote>
  <w:footnote w:type="continuationSeparator" w:id="0">
    <w:p w14:paraId="01EBFD23" w14:textId="77777777" w:rsidR="007A3742" w:rsidRDefault="007A3742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34786" w14:textId="77777777" w:rsidR="00E973AD" w:rsidRDefault="00696868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83BBDDE" w14:textId="77777777" w:rsidR="00E973AD" w:rsidRDefault="00E973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052E7"/>
    <w:multiLevelType w:val="hybridMultilevel"/>
    <w:tmpl w:val="EA2E8A38"/>
    <w:lvl w:ilvl="0" w:tplc="FEC8E0B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0273A21"/>
    <w:multiLevelType w:val="hybridMultilevel"/>
    <w:tmpl w:val="EF7AD57E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9C6E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F7AD0"/>
    <w:multiLevelType w:val="hybridMultilevel"/>
    <w:tmpl w:val="A37C7DA6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773D0"/>
    <w:multiLevelType w:val="multilevel"/>
    <w:tmpl w:val="0D085B9E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4" w15:restartNumberingAfterBreak="0">
    <w:nsid w:val="4BC914E9"/>
    <w:multiLevelType w:val="hybridMultilevel"/>
    <w:tmpl w:val="D778B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B14B77"/>
    <w:multiLevelType w:val="hybridMultilevel"/>
    <w:tmpl w:val="01E04C40"/>
    <w:lvl w:ilvl="0" w:tplc="545835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edit="readOnly" w:enforcement="1"/>
  <w:styleLockTheme/>
  <w:styleLockQFSet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F1F"/>
    <w:rsid w:val="0000301E"/>
    <w:rsid w:val="000173D7"/>
    <w:rsid w:val="00017AD9"/>
    <w:rsid w:val="00045A3E"/>
    <w:rsid w:val="00047C4D"/>
    <w:rsid w:val="00055D8F"/>
    <w:rsid w:val="00057FAF"/>
    <w:rsid w:val="00072929"/>
    <w:rsid w:val="00072F65"/>
    <w:rsid w:val="00073373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E5033"/>
    <w:rsid w:val="000F2E1F"/>
    <w:rsid w:val="00101301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30D3"/>
    <w:rsid w:val="001668BC"/>
    <w:rsid w:val="00171434"/>
    <w:rsid w:val="00172922"/>
    <w:rsid w:val="00184F4E"/>
    <w:rsid w:val="00186516"/>
    <w:rsid w:val="00190DB1"/>
    <w:rsid w:val="001970D9"/>
    <w:rsid w:val="00197E4F"/>
    <w:rsid w:val="001A31AD"/>
    <w:rsid w:val="001A329A"/>
    <w:rsid w:val="001A78F9"/>
    <w:rsid w:val="001B5C86"/>
    <w:rsid w:val="001C4366"/>
    <w:rsid w:val="001C5651"/>
    <w:rsid w:val="001C737D"/>
    <w:rsid w:val="001D1D00"/>
    <w:rsid w:val="001D3942"/>
    <w:rsid w:val="001D7848"/>
    <w:rsid w:val="001E310B"/>
    <w:rsid w:val="001F357E"/>
    <w:rsid w:val="001F3D2D"/>
    <w:rsid w:val="0020115B"/>
    <w:rsid w:val="00202291"/>
    <w:rsid w:val="00204F9A"/>
    <w:rsid w:val="002062C7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642F4"/>
    <w:rsid w:val="00265D4A"/>
    <w:rsid w:val="002716E4"/>
    <w:rsid w:val="0028306F"/>
    <w:rsid w:val="00284038"/>
    <w:rsid w:val="002A18D3"/>
    <w:rsid w:val="002A3B4F"/>
    <w:rsid w:val="002A3F83"/>
    <w:rsid w:val="002A4B6D"/>
    <w:rsid w:val="002B36E3"/>
    <w:rsid w:val="002D64DF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25636"/>
    <w:rsid w:val="003327DC"/>
    <w:rsid w:val="00336037"/>
    <w:rsid w:val="00344767"/>
    <w:rsid w:val="00353DF3"/>
    <w:rsid w:val="0035506B"/>
    <w:rsid w:val="00370E18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26B3B"/>
    <w:rsid w:val="004306FD"/>
    <w:rsid w:val="00435900"/>
    <w:rsid w:val="0044113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158F0"/>
    <w:rsid w:val="00522A55"/>
    <w:rsid w:val="00523ED2"/>
    <w:rsid w:val="0052585E"/>
    <w:rsid w:val="005516AC"/>
    <w:rsid w:val="0055297F"/>
    <w:rsid w:val="00552F05"/>
    <w:rsid w:val="005532B1"/>
    <w:rsid w:val="00557365"/>
    <w:rsid w:val="005718DC"/>
    <w:rsid w:val="00572F3D"/>
    <w:rsid w:val="005766CA"/>
    <w:rsid w:val="005829AC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32D"/>
    <w:rsid w:val="005C44EE"/>
    <w:rsid w:val="005C4A47"/>
    <w:rsid w:val="005D0FA3"/>
    <w:rsid w:val="005D6026"/>
    <w:rsid w:val="005F2640"/>
    <w:rsid w:val="006039E8"/>
    <w:rsid w:val="00614F14"/>
    <w:rsid w:val="00617397"/>
    <w:rsid w:val="006278A1"/>
    <w:rsid w:val="00632FA7"/>
    <w:rsid w:val="006413BB"/>
    <w:rsid w:val="00647CE1"/>
    <w:rsid w:val="006818BC"/>
    <w:rsid w:val="006823E0"/>
    <w:rsid w:val="00685935"/>
    <w:rsid w:val="00690A71"/>
    <w:rsid w:val="0069379D"/>
    <w:rsid w:val="0069516B"/>
    <w:rsid w:val="00696868"/>
    <w:rsid w:val="006A4203"/>
    <w:rsid w:val="006A4C16"/>
    <w:rsid w:val="006B476E"/>
    <w:rsid w:val="006B58E0"/>
    <w:rsid w:val="006C4F47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1F1F"/>
    <w:rsid w:val="00744D27"/>
    <w:rsid w:val="00747B08"/>
    <w:rsid w:val="00760F82"/>
    <w:rsid w:val="0076446E"/>
    <w:rsid w:val="007660DC"/>
    <w:rsid w:val="00766BD6"/>
    <w:rsid w:val="00770C1A"/>
    <w:rsid w:val="00771C0B"/>
    <w:rsid w:val="007751DA"/>
    <w:rsid w:val="007778F8"/>
    <w:rsid w:val="00784523"/>
    <w:rsid w:val="00791A8B"/>
    <w:rsid w:val="007A215C"/>
    <w:rsid w:val="007A3742"/>
    <w:rsid w:val="007B3B6E"/>
    <w:rsid w:val="007B53E5"/>
    <w:rsid w:val="007C1273"/>
    <w:rsid w:val="007C23AD"/>
    <w:rsid w:val="007C2E29"/>
    <w:rsid w:val="007C4A17"/>
    <w:rsid w:val="007C672D"/>
    <w:rsid w:val="007D0B81"/>
    <w:rsid w:val="007D61B3"/>
    <w:rsid w:val="007D70C9"/>
    <w:rsid w:val="007E06E9"/>
    <w:rsid w:val="007E4F62"/>
    <w:rsid w:val="007E6812"/>
    <w:rsid w:val="007F6900"/>
    <w:rsid w:val="008050AC"/>
    <w:rsid w:val="00814655"/>
    <w:rsid w:val="00814CE4"/>
    <w:rsid w:val="00826D6B"/>
    <w:rsid w:val="00833E51"/>
    <w:rsid w:val="008429E0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056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A191D"/>
    <w:rsid w:val="009A49EE"/>
    <w:rsid w:val="009B079F"/>
    <w:rsid w:val="009B3196"/>
    <w:rsid w:val="009B6367"/>
    <w:rsid w:val="009C6338"/>
    <w:rsid w:val="009C78DB"/>
    <w:rsid w:val="009E27A7"/>
    <w:rsid w:val="009E5BD3"/>
    <w:rsid w:val="00A00635"/>
    <w:rsid w:val="00A0161A"/>
    <w:rsid w:val="00A048F3"/>
    <w:rsid w:val="00A1031D"/>
    <w:rsid w:val="00A16158"/>
    <w:rsid w:val="00A16835"/>
    <w:rsid w:val="00A25D68"/>
    <w:rsid w:val="00A301CA"/>
    <w:rsid w:val="00A4247E"/>
    <w:rsid w:val="00A463A8"/>
    <w:rsid w:val="00A52B9D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BF6B27"/>
    <w:rsid w:val="00C006B9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60FA8"/>
    <w:rsid w:val="00C70276"/>
    <w:rsid w:val="00C8415E"/>
    <w:rsid w:val="00CA162B"/>
    <w:rsid w:val="00CA1D85"/>
    <w:rsid w:val="00CA38DD"/>
    <w:rsid w:val="00CA3965"/>
    <w:rsid w:val="00CB338C"/>
    <w:rsid w:val="00CC3082"/>
    <w:rsid w:val="00CC43A1"/>
    <w:rsid w:val="00CC6346"/>
    <w:rsid w:val="00CC659A"/>
    <w:rsid w:val="00CC6AF4"/>
    <w:rsid w:val="00CD2D62"/>
    <w:rsid w:val="00CD59CA"/>
    <w:rsid w:val="00CE075B"/>
    <w:rsid w:val="00CE5175"/>
    <w:rsid w:val="00CE6C9F"/>
    <w:rsid w:val="00CF103E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42A49"/>
    <w:rsid w:val="00D6676C"/>
    <w:rsid w:val="00D67B8C"/>
    <w:rsid w:val="00D71A25"/>
    <w:rsid w:val="00D72B8F"/>
    <w:rsid w:val="00D77F55"/>
    <w:rsid w:val="00D849E4"/>
    <w:rsid w:val="00D90EA6"/>
    <w:rsid w:val="00D94D8E"/>
    <w:rsid w:val="00D97FC5"/>
    <w:rsid w:val="00DA0EC1"/>
    <w:rsid w:val="00DB49EB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57808"/>
    <w:rsid w:val="00E62F48"/>
    <w:rsid w:val="00E772EE"/>
    <w:rsid w:val="00E82071"/>
    <w:rsid w:val="00E8480E"/>
    <w:rsid w:val="00E92546"/>
    <w:rsid w:val="00E958BE"/>
    <w:rsid w:val="00E973AD"/>
    <w:rsid w:val="00EA7E87"/>
    <w:rsid w:val="00EB0E45"/>
    <w:rsid w:val="00EB67EA"/>
    <w:rsid w:val="00EB6899"/>
    <w:rsid w:val="00EC0E8C"/>
    <w:rsid w:val="00EC1CB4"/>
    <w:rsid w:val="00EC45B0"/>
    <w:rsid w:val="00EE44FE"/>
    <w:rsid w:val="00EE6199"/>
    <w:rsid w:val="00EF14A1"/>
    <w:rsid w:val="00F00947"/>
    <w:rsid w:val="00F10427"/>
    <w:rsid w:val="00F11471"/>
    <w:rsid w:val="00F13952"/>
    <w:rsid w:val="00F15D40"/>
    <w:rsid w:val="00F15E61"/>
    <w:rsid w:val="00F179CB"/>
    <w:rsid w:val="00F311B8"/>
    <w:rsid w:val="00F37C3A"/>
    <w:rsid w:val="00F40002"/>
    <w:rsid w:val="00F46EF2"/>
    <w:rsid w:val="00F53669"/>
    <w:rsid w:val="00F54BB3"/>
    <w:rsid w:val="00F55876"/>
    <w:rsid w:val="00F63E18"/>
    <w:rsid w:val="00F6677C"/>
    <w:rsid w:val="00F670E3"/>
    <w:rsid w:val="00F71AB8"/>
    <w:rsid w:val="00F83F6B"/>
    <w:rsid w:val="00F85010"/>
    <w:rsid w:val="00F86E92"/>
    <w:rsid w:val="00FA1987"/>
    <w:rsid w:val="00FA22BF"/>
    <w:rsid w:val="00FA5572"/>
    <w:rsid w:val="00FA759C"/>
    <w:rsid w:val="00FB587B"/>
    <w:rsid w:val="00FB5C1C"/>
    <w:rsid w:val="00FB5D72"/>
    <w:rsid w:val="00FC1819"/>
    <w:rsid w:val="00FC7A10"/>
    <w:rsid w:val="00FC7E22"/>
    <w:rsid w:val="00FE4111"/>
    <w:rsid w:val="00FE430A"/>
    <w:rsid w:val="00FE5145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4C12D4"/>
  <w15:docId w15:val="{996C8D5D-91CA-42FD-864E-319847AAA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C006B9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и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character" w:customStyle="1" w:styleId="af2">
    <w:name w:val="Основной текст_"/>
    <w:link w:val="3"/>
    <w:locked/>
    <w:rsid w:val="002D64D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2"/>
    <w:rsid w:val="002D64DF"/>
    <w:pPr>
      <w:widowControl w:val="0"/>
      <w:shd w:val="clear" w:color="auto" w:fill="FFFFFF"/>
      <w:spacing w:line="240" w:lineRule="atLeast"/>
      <w:jc w:val="both"/>
    </w:pPr>
    <w:rPr>
      <w:rFonts w:ascii="Calibri" w:hAnsi="Calibri"/>
      <w:sz w:val="26"/>
      <w:szCs w:val="26"/>
      <w:shd w:val="clear" w:color="auto" w:fill="FFFFFF"/>
    </w:rPr>
  </w:style>
  <w:style w:type="paragraph" w:styleId="af3">
    <w:name w:val="List Paragraph"/>
    <w:basedOn w:val="a"/>
    <w:uiPriority w:val="34"/>
    <w:qFormat/>
    <w:rsid w:val="000E5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21532-C3C2-4686-87E7-AE2CCDACA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11</TotalTime>
  <Pages>1</Pages>
  <Words>2541</Words>
  <Characters>1449</Characters>
  <Application>Microsoft Office Word</Application>
  <DocSecurity>8</DocSecurity>
  <Lines>12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Е Кононенко</dc:creator>
  <cp:lastModifiedBy>Календа Марина Евгеньевна</cp:lastModifiedBy>
  <cp:revision>5</cp:revision>
  <cp:lastPrinted>2021-02-11T15:39:00Z</cp:lastPrinted>
  <dcterms:created xsi:type="dcterms:W3CDTF">2021-02-11T15:13:00Z</dcterms:created>
  <dcterms:modified xsi:type="dcterms:W3CDTF">2021-02-12T12:27:00Z</dcterms:modified>
</cp:coreProperties>
</file>